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8FE" w:rsidRPr="004D21AA" w:rsidRDefault="00D418FE" w:rsidP="003242F8">
      <w:pPr>
        <w:rPr>
          <w:rFonts w:ascii="Times New Roman" w:hAnsi="Times New Roman"/>
        </w:rPr>
      </w:pPr>
    </w:p>
    <w:p w:rsidR="00D418FE" w:rsidRPr="00CD2FAE" w:rsidRDefault="00D418FE" w:rsidP="003242F8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D418FE" w:rsidRPr="00CD2FAE" w:rsidRDefault="00D418FE" w:rsidP="003242F8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D418FE" w:rsidRPr="00CD2FAE" w:rsidRDefault="00D418FE" w:rsidP="003242F8">
      <w:pPr>
        <w:shd w:val="clear" w:color="auto" w:fill="FFFFFF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D418FE" w:rsidRPr="00CD2FAE" w:rsidRDefault="00D418FE" w:rsidP="003242F8">
      <w:pPr>
        <w:pStyle w:val="Heading3"/>
        <w:jc w:val="center"/>
        <w:rPr>
          <w:rFonts w:ascii="Times New Roman" w:hAnsi="Times New Roman"/>
          <w:i/>
          <w:sz w:val="40"/>
          <w:szCs w:val="40"/>
          <w:lang w:val="ru-RU"/>
        </w:rPr>
      </w:pPr>
      <w:r w:rsidRPr="00CD2FAE">
        <w:rPr>
          <w:rFonts w:ascii="Times New Roman" w:hAnsi="Times New Roman"/>
          <w:i/>
          <w:sz w:val="40"/>
          <w:szCs w:val="40"/>
          <w:lang w:val="ru-RU"/>
        </w:rPr>
        <w:t>РАБОЧАЯ  ПРОГРАММА</w:t>
      </w:r>
    </w:p>
    <w:p w:rsidR="00D418FE" w:rsidRPr="00CD2FAE" w:rsidRDefault="00D418FE" w:rsidP="003242F8">
      <w:pPr>
        <w:rPr>
          <w:rFonts w:ascii="Times New Roman" w:hAnsi="Times New Roman"/>
          <w:lang w:val="ru-RU"/>
        </w:rPr>
      </w:pPr>
    </w:p>
    <w:p w:rsidR="00D418FE" w:rsidRPr="00CD2FAE" w:rsidRDefault="00D418FE" w:rsidP="003242F8">
      <w:pPr>
        <w:tabs>
          <w:tab w:val="left" w:pos="3357"/>
        </w:tabs>
        <w:jc w:val="center"/>
        <w:rPr>
          <w:rFonts w:ascii="Times New Roman" w:hAnsi="Times New Roman"/>
          <w:b/>
          <w:i/>
          <w:sz w:val="28"/>
          <w:lang w:val="ru-RU"/>
        </w:rPr>
      </w:pPr>
    </w:p>
    <w:p w:rsidR="00D418FE" w:rsidRPr="00CD2FAE" w:rsidRDefault="00D418FE" w:rsidP="003242F8">
      <w:pPr>
        <w:tabs>
          <w:tab w:val="left" w:pos="3357"/>
        </w:tabs>
        <w:spacing w:line="240" w:lineRule="atLeast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CD2FAE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По    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предмету           </w:t>
      </w:r>
      <w:r w:rsidRPr="00CD2FAE">
        <w:rPr>
          <w:rFonts w:ascii="Times New Roman" w:hAnsi="Times New Roman"/>
          <w:bCs/>
          <w:color w:val="000000"/>
          <w:sz w:val="28"/>
          <w:szCs w:val="28"/>
          <w:lang w:val="ru-RU"/>
        </w:rPr>
        <w:t>_______</w:t>
      </w:r>
      <w:r>
        <w:rPr>
          <w:rFonts w:ascii="Times New Roman" w:hAnsi="Times New Roman"/>
          <w:b/>
          <w:i/>
          <w:sz w:val="44"/>
          <w:szCs w:val="44"/>
          <w:u w:val="single"/>
          <w:lang w:val="ru-RU"/>
        </w:rPr>
        <w:t>Технология</w:t>
      </w:r>
      <w:r w:rsidRPr="00CD2FAE">
        <w:rPr>
          <w:rFonts w:ascii="Times New Roman" w:hAnsi="Times New Roman"/>
          <w:bCs/>
          <w:color w:val="000000"/>
          <w:sz w:val="40"/>
          <w:szCs w:val="40"/>
          <w:lang w:val="ru-RU"/>
        </w:rPr>
        <w:t>_</w:t>
      </w:r>
      <w:r w:rsidRPr="00CD2FAE">
        <w:rPr>
          <w:rFonts w:ascii="Times New Roman" w:hAnsi="Times New Roman"/>
          <w:bCs/>
          <w:color w:val="000000"/>
          <w:sz w:val="28"/>
          <w:szCs w:val="28"/>
          <w:lang w:val="ru-RU"/>
        </w:rPr>
        <w:t>_______</w:t>
      </w:r>
    </w:p>
    <w:p w:rsidR="00D418FE" w:rsidRPr="00CD2FAE" w:rsidRDefault="00D418FE" w:rsidP="003242F8">
      <w:pPr>
        <w:shd w:val="clear" w:color="auto" w:fill="FFFFFF"/>
        <w:rPr>
          <w:rFonts w:ascii="Times New Roman" w:hAnsi="Times New Roman"/>
          <w:sz w:val="20"/>
          <w:szCs w:val="20"/>
          <w:lang w:val="ru-RU"/>
        </w:rPr>
      </w:pPr>
      <w:r w:rsidRPr="00CD2FAE">
        <w:rPr>
          <w:rFonts w:ascii="Times New Roman" w:hAnsi="Times New Roman"/>
          <w:sz w:val="20"/>
          <w:szCs w:val="20"/>
          <w:lang w:val="ru-RU"/>
        </w:rPr>
        <w:t xml:space="preserve">         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</w:t>
      </w:r>
      <w:r w:rsidRPr="00CD2FAE">
        <w:rPr>
          <w:rFonts w:ascii="Times New Roman" w:hAnsi="Times New Roman"/>
          <w:sz w:val="20"/>
          <w:szCs w:val="20"/>
          <w:lang w:val="ru-RU"/>
        </w:rPr>
        <w:t>(указать предмет, курс, модуль)</w:t>
      </w:r>
    </w:p>
    <w:p w:rsidR="00D418FE" w:rsidRPr="00CD2FAE" w:rsidRDefault="00D418FE" w:rsidP="003242F8">
      <w:pPr>
        <w:tabs>
          <w:tab w:val="left" w:pos="4198"/>
        </w:tabs>
        <w:rPr>
          <w:rFonts w:ascii="Times New Roman" w:hAnsi="Times New Roman"/>
          <w:b/>
          <w:i/>
          <w:sz w:val="28"/>
          <w:szCs w:val="16"/>
          <w:lang w:val="ru-RU"/>
        </w:rPr>
      </w:pPr>
      <w:r w:rsidRPr="00CD2FAE">
        <w:rPr>
          <w:rFonts w:ascii="Times New Roman" w:hAnsi="Times New Roman"/>
          <w:sz w:val="16"/>
          <w:szCs w:val="16"/>
          <w:lang w:val="ru-RU"/>
        </w:rPr>
        <w:tab/>
      </w:r>
    </w:p>
    <w:p w:rsidR="00D418FE" w:rsidRPr="00CD2FAE" w:rsidRDefault="00D418FE" w:rsidP="003242F8">
      <w:pPr>
        <w:rPr>
          <w:rFonts w:ascii="Times New Roman" w:hAnsi="Times New Roman"/>
          <w:b/>
          <w:i/>
          <w:sz w:val="28"/>
          <w:szCs w:val="16"/>
          <w:u w:val="single"/>
          <w:lang w:val="ru-RU"/>
        </w:rPr>
      </w:pPr>
      <w:r w:rsidRPr="00CD2FAE">
        <w:rPr>
          <w:rFonts w:ascii="Times New Roman" w:hAnsi="Times New Roman"/>
          <w:sz w:val="28"/>
          <w:szCs w:val="28"/>
          <w:lang w:val="ru-RU"/>
        </w:rPr>
        <w:t xml:space="preserve">Ступень обучения (класс)  </w:t>
      </w:r>
      <w:r>
        <w:rPr>
          <w:rFonts w:ascii="Times New Roman" w:hAnsi="Times New Roman"/>
          <w:b/>
          <w:i/>
          <w:sz w:val="40"/>
          <w:szCs w:val="40"/>
          <w:u w:val="single"/>
          <w:lang w:val="ru-RU"/>
        </w:rPr>
        <w:t xml:space="preserve">начальное общее ,      </w:t>
      </w:r>
      <w:r w:rsidRPr="00CD2FAE">
        <w:rPr>
          <w:rFonts w:ascii="Times New Roman" w:hAnsi="Times New Roman"/>
          <w:b/>
          <w:i/>
          <w:sz w:val="40"/>
          <w:szCs w:val="40"/>
          <w:u w:val="single"/>
          <w:lang w:val="ru-RU"/>
        </w:rPr>
        <w:t xml:space="preserve"> кла</w:t>
      </w:r>
      <w:r>
        <w:rPr>
          <w:rFonts w:ascii="Times New Roman" w:hAnsi="Times New Roman"/>
          <w:b/>
          <w:i/>
          <w:sz w:val="40"/>
          <w:szCs w:val="40"/>
          <w:u w:val="single"/>
          <w:lang w:val="ru-RU"/>
        </w:rPr>
        <w:t>сс</w:t>
      </w:r>
    </w:p>
    <w:p w:rsidR="00D418FE" w:rsidRPr="00CD2FAE" w:rsidRDefault="00D418FE" w:rsidP="003242F8">
      <w:pPr>
        <w:rPr>
          <w:rFonts w:ascii="Times New Roman" w:hAnsi="Times New Roman"/>
          <w:sz w:val="20"/>
          <w:szCs w:val="20"/>
          <w:lang w:val="ru-RU"/>
        </w:rPr>
      </w:pPr>
      <w:r w:rsidRPr="00CD2FAE">
        <w:rPr>
          <w:rFonts w:ascii="Times New Roman" w:hAnsi="Times New Roman"/>
          <w:sz w:val="20"/>
          <w:szCs w:val="20"/>
          <w:lang w:val="ru-RU"/>
        </w:rPr>
        <w:t>(начальное общее, основное общее, среднее (полное) общее образование с указанием классов)</w:t>
      </w:r>
    </w:p>
    <w:p w:rsidR="00D418FE" w:rsidRPr="00CD2FAE" w:rsidRDefault="00D418FE" w:rsidP="003242F8">
      <w:pPr>
        <w:tabs>
          <w:tab w:val="left" w:pos="2880"/>
          <w:tab w:val="left" w:pos="6754"/>
        </w:tabs>
        <w:rPr>
          <w:rFonts w:ascii="Times New Roman" w:hAnsi="Times New Roman"/>
          <w:b/>
          <w:i/>
          <w:sz w:val="28"/>
          <w:szCs w:val="20"/>
          <w:lang w:val="ru-RU"/>
        </w:rPr>
      </w:pPr>
      <w:r w:rsidRPr="00CD2FAE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</w:t>
      </w:r>
      <w:r w:rsidRPr="00CD2FAE">
        <w:rPr>
          <w:rFonts w:ascii="Times New Roman" w:hAnsi="Times New Roman"/>
          <w:sz w:val="20"/>
          <w:szCs w:val="20"/>
          <w:lang w:val="ru-RU"/>
        </w:rPr>
        <w:tab/>
      </w:r>
    </w:p>
    <w:p w:rsidR="00D418FE" w:rsidRPr="00CD2FA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 w:rsidRPr="00CD2FAE">
        <w:rPr>
          <w:rFonts w:ascii="Times New Roman" w:hAnsi="Times New Roman"/>
          <w:sz w:val="28"/>
          <w:szCs w:val="28"/>
          <w:lang w:val="ru-RU"/>
        </w:rPr>
        <w:t>Количество часов</w:t>
      </w:r>
      <w:r w:rsidRPr="00CD2FAE">
        <w:rPr>
          <w:rFonts w:ascii="Times New Roman" w:hAnsi="Times New Roman"/>
          <w:b/>
          <w:i/>
          <w:sz w:val="32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b/>
          <w:i/>
          <w:sz w:val="32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b/>
          <w:i/>
          <w:sz w:val="44"/>
          <w:szCs w:val="44"/>
          <w:u w:val="single"/>
          <w:lang w:val="ru-RU"/>
        </w:rPr>
        <w:t>135</w:t>
      </w:r>
      <w:r w:rsidRPr="00CD2FAE">
        <w:rPr>
          <w:rFonts w:ascii="Times New Roman" w:hAnsi="Times New Roman"/>
          <w:b/>
          <w:i/>
          <w:sz w:val="44"/>
          <w:szCs w:val="44"/>
          <w:u w:val="single"/>
          <w:lang w:val="ru-RU"/>
        </w:rPr>
        <w:t>ч</w:t>
      </w:r>
      <w:r w:rsidRPr="00CD2FAE">
        <w:rPr>
          <w:rFonts w:ascii="Times New Roman" w:hAnsi="Times New Roman"/>
          <w:sz w:val="44"/>
          <w:szCs w:val="44"/>
          <w:u w:val="single"/>
          <w:lang w:val="ru-RU"/>
        </w:rPr>
        <w:t xml:space="preserve"> </w:t>
      </w:r>
      <w:r w:rsidRPr="00CD2FAE">
        <w:rPr>
          <w:rFonts w:ascii="Times New Roman" w:hAnsi="Times New Roman"/>
          <w:sz w:val="44"/>
          <w:szCs w:val="44"/>
          <w:lang w:val="ru-RU"/>
        </w:rPr>
        <w:t xml:space="preserve"> </w:t>
      </w:r>
      <w:r w:rsidRPr="00CD2FAE">
        <w:rPr>
          <w:rFonts w:ascii="Times New Roman" w:hAnsi="Times New Roman"/>
          <w:sz w:val="28"/>
          <w:szCs w:val="28"/>
          <w:lang w:val="ru-RU"/>
        </w:rPr>
        <w:t xml:space="preserve">              Уровень </w:t>
      </w:r>
      <w:r w:rsidRPr="00CD2FAE">
        <w:rPr>
          <w:rFonts w:ascii="Times New Roman" w:hAnsi="Times New Roman"/>
          <w:sz w:val="28"/>
          <w:szCs w:val="28"/>
          <w:u w:val="single"/>
          <w:lang w:val="ru-RU"/>
        </w:rPr>
        <w:t xml:space="preserve">       </w:t>
      </w:r>
      <w:r w:rsidRPr="00CD2FAE">
        <w:rPr>
          <w:rFonts w:ascii="Times New Roman" w:hAnsi="Times New Roman"/>
          <w:b/>
          <w:i/>
          <w:sz w:val="40"/>
          <w:szCs w:val="40"/>
          <w:u w:val="single"/>
          <w:lang w:val="ru-RU"/>
        </w:rPr>
        <w:t>базовый_</w:t>
      </w:r>
      <w:r w:rsidRPr="00CD2FAE">
        <w:rPr>
          <w:rFonts w:ascii="Times New Roman" w:hAnsi="Times New Roman"/>
          <w:b/>
          <w:i/>
          <w:sz w:val="28"/>
          <w:szCs w:val="20"/>
          <w:u w:val="single"/>
          <w:lang w:val="ru-RU"/>
        </w:rPr>
        <w:t>____</w:t>
      </w:r>
    </w:p>
    <w:p w:rsidR="00D418FE" w:rsidRPr="00CD2FAE" w:rsidRDefault="00D418FE" w:rsidP="003242F8">
      <w:pPr>
        <w:rPr>
          <w:rFonts w:ascii="Times New Roman" w:hAnsi="Times New Roman"/>
          <w:sz w:val="20"/>
          <w:szCs w:val="20"/>
          <w:lang w:val="ru-RU"/>
        </w:rPr>
      </w:pPr>
      <w:r w:rsidRPr="00CD2FAE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(базовый, профильный)    </w:t>
      </w:r>
    </w:p>
    <w:p w:rsidR="00D418FE" w:rsidRPr="00CD2FAE" w:rsidRDefault="00D418FE" w:rsidP="003242F8">
      <w:pPr>
        <w:rPr>
          <w:rFonts w:ascii="Times New Roman" w:hAnsi="Times New Roman"/>
          <w:b/>
          <w:i/>
          <w:sz w:val="32"/>
          <w:szCs w:val="32"/>
          <w:lang w:val="ru-RU"/>
        </w:rPr>
      </w:pPr>
      <w:r w:rsidRPr="00CD2FAE">
        <w:rPr>
          <w:rFonts w:ascii="Times New Roman" w:hAnsi="Times New Roman"/>
          <w:b/>
          <w:i/>
          <w:sz w:val="32"/>
          <w:szCs w:val="32"/>
          <w:lang w:val="ru-RU"/>
        </w:rPr>
        <w:t xml:space="preserve">                 </w:t>
      </w:r>
    </w:p>
    <w:p w:rsidR="00D418FE" w:rsidRPr="00CD2FAE" w:rsidRDefault="00D418FE" w:rsidP="003242F8">
      <w:pPr>
        <w:tabs>
          <w:tab w:val="left" w:pos="2495"/>
        </w:tabs>
        <w:rPr>
          <w:rFonts w:ascii="Times New Roman" w:hAnsi="Times New Roman"/>
          <w:b/>
          <w:i/>
          <w:sz w:val="32"/>
          <w:szCs w:val="32"/>
          <w:u w:val="single"/>
          <w:lang w:val="ru-RU"/>
        </w:rPr>
      </w:pPr>
      <w:r w:rsidRPr="00CD2FAE">
        <w:rPr>
          <w:rFonts w:ascii="Times New Roman" w:hAnsi="Times New Roman"/>
          <w:color w:val="000000"/>
          <w:sz w:val="28"/>
          <w:szCs w:val="28"/>
          <w:lang w:val="ru-RU"/>
        </w:rPr>
        <w:t xml:space="preserve">Учитель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___________________________________________________</w:t>
      </w:r>
      <w:r w:rsidRPr="00CD2FA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D418FE" w:rsidRPr="00CD2FAE" w:rsidRDefault="00D418FE" w:rsidP="003242F8">
      <w:pPr>
        <w:tabs>
          <w:tab w:val="left" w:pos="2495"/>
        </w:tabs>
        <w:rPr>
          <w:rFonts w:ascii="Times New Roman" w:hAnsi="Times New Roman"/>
          <w:i/>
          <w:lang w:val="ru-RU"/>
        </w:rPr>
      </w:pPr>
    </w:p>
    <w:p w:rsidR="00D418FE" w:rsidRPr="00CD2FAE" w:rsidRDefault="00D418FE" w:rsidP="003242F8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Pr="00CD2FAE" w:rsidRDefault="00D418FE" w:rsidP="003242F8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D2FAE">
        <w:rPr>
          <w:rFonts w:ascii="Times New Roman" w:hAnsi="Times New Roman"/>
          <w:color w:val="000000"/>
          <w:sz w:val="28"/>
          <w:szCs w:val="28"/>
          <w:lang w:val="ru-RU"/>
        </w:rPr>
        <w:t>Программа разработана на основе а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вторской программы по технологии Т.М. Рогозиной, И.Б. Мыловой</w:t>
      </w:r>
      <w:r w:rsidRPr="00CD2FAE"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 xml:space="preserve">  «Программы по учебным предметам»,  </w:t>
      </w:r>
      <w:r w:rsidRPr="004D21AA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М.:  Ака</w:t>
      </w:r>
      <w:r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демкнига/учебник ,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color w:val="000000"/>
            <w:spacing w:val="-5"/>
            <w:sz w:val="28"/>
            <w:szCs w:val="28"/>
            <w:lang w:val="ru-RU"/>
          </w:rPr>
          <w:t>2011 г</w:t>
        </w:r>
      </w:smartTag>
      <w:r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. – Ч.2: 192</w:t>
      </w:r>
      <w:r w:rsidRPr="004D21AA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 с) </w:t>
      </w:r>
      <w:r w:rsidRPr="004D21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21AA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  </w:t>
      </w:r>
      <w:r w:rsidRPr="004D21AA">
        <w:rPr>
          <w:rFonts w:ascii="Times New Roman" w:hAnsi="Times New Roman"/>
          <w:sz w:val="28"/>
          <w:szCs w:val="28"/>
          <w:lang w:val="ru-RU"/>
        </w:rPr>
        <w:t xml:space="preserve">Проект  </w:t>
      </w:r>
      <w:r w:rsidRPr="004D21AA">
        <w:rPr>
          <w:rFonts w:ascii="Times New Roman" w:hAnsi="Times New Roman"/>
          <w:sz w:val="28"/>
          <w:szCs w:val="28"/>
          <w:u w:val="single"/>
          <w:lang w:val="ru-RU"/>
        </w:rPr>
        <w:t>«Перспективная начальная школа»</w:t>
      </w:r>
      <w:r w:rsidRPr="004D21AA">
        <w:rPr>
          <w:rFonts w:ascii="Times New Roman" w:hAnsi="Times New Roman"/>
          <w:sz w:val="28"/>
          <w:szCs w:val="28"/>
          <w:lang w:val="ru-RU"/>
        </w:rPr>
        <w:t xml:space="preserve">,  соотнесённой с требованиями </w:t>
      </w:r>
      <w:r w:rsidRPr="004D21AA">
        <w:rPr>
          <w:rFonts w:ascii="Times New Roman" w:hAnsi="Times New Roman"/>
          <w:color w:val="000000"/>
          <w:sz w:val="28"/>
          <w:szCs w:val="28"/>
          <w:lang w:val="ru-RU"/>
        </w:rPr>
        <w:t xml:space="preserve">Федерального государственного образовательного стандарта общего начального образования (приказ Минобрнауки РФ № 373 от 6 октября 2009г) </w:t>
      </w:r>
    </w:p>
    <w:p w:rsidR="00D418FE" w:rsidRDefault="00D418FE" w:rsidP="003242F8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3242F8" w:rsidRDefault="00D418FE" w:rsidP="003242F8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                                     ТЕХНОЛОГИЯ</w:t>
      </w:r>
    </w:p>
    <w:p w:rsidR="00D418FE" w:rsidRPr="003242F8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Авторы: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Т.М. Рогозина, И.Б. Мылова</w:t>
      </w:r>
    </w:p>
    <w:p w:rsidR="00D418FE" w:rsidRPr="00CD2FAE" w:rsidRDefault="00D418FE" w:rsidP="003242F8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</w:t>
      </w:r>
      <w:r w:rsidRPr="00CD2FAE">
        <w:rPr>
          <w:rFonts w:ascii="Times New Roman" w:hAnsi="Times New Roman"/>
          <w:b/>
          <w:sz w:val="28"/>
          <w:szCs w:val="28"/>
          <w:lang w:val="ru-RU"/>
        </w:rPr>
        <w:t>для УМК системы «Перспективная начальная школа»</w:t>
      </w:r>
    </w:p>
    <w:p w:rsidR="00D418FE" w:rsidRPr="003242F8" w:rsidRDefault="00D418FE" w:rsidP="003242F8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418FE" w:rsidRDefault="00D418FE" w:rsidP="003242F8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                   </w:t>
      </w:r>
      <w:r w:rsidRPr="003242F8">
        <w:rPr>
          <w:rFonts w:ascii="Times New Roman" w:hAnsi="Times New Roman"/>
          <w:b/>
          <w:bCs/>
          <w:sz w:val="28"/>
          <w:szCs w:val="28"/>
          <w:lang w:val="ru-RU"/>
        </w:rPr>
        <w:t>ПОЯСНИТЕЛЬНАЯ ЗАПИСКА</w:t>
      </w:r>
    </w:p>
    <w:p w:rsidR="00D418FE" w:rsidRDefault="00D418FE" w:rsidP="003242F8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</w:p>
    <w:p w:rsidR="00D418FE" w:rsidRDefault="00D418FE" w:rsidP="000624B8">
      <w:pPr>
        <w:autoSpaceDE w:val="0"/>
        <w:autoSpaceDN w:val="0"/>
        <w:adjustRightInd w:val="0"/>
        <w:ind w:firstLine="708"/>
        <w:rPr>
          <w:rFonts w:ascii="Times New Roman" w:hAnsi="Times New Roman"/>
          <w:bCs/>
          <w:sz w:val="28"/>
          <w:szCs w:val="28"/>
          <w:lang w:val="ru-RU"/>
        </w:rPr>
      </w:pPr>
      <w:r w:rsidRPr="00642F0B">
        <w:rPr>
          <w:rFonts w:ascii="Times New Roman" w:hAnsi="Times New Roman"/>
          <w:bCs/>
          <w:sz w:val="28"/>
          <w:szCs w:val="28"/>
          <w:lang w:val="ru-RU"/>
        </w:rPr>
        <w:t>Программа по технологии разработана на основе требований Федерального государственного общеобразовательного стандарта начального общего образования и концептуальных положений развивающей личностно-ориентированной системы «Перспективная начальная школа»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D418FE" w:rsidRDefault="00D418FE" w:rsidP="003242F8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В соответствии с концептуальным положением системы программа по технологии учитывает опят ребёнка и тот образ мира, который определяется его природно-предметной средой. Это не только опыт городской жизни с развитой  инфростурктурой, но и опыт сельской жизни с естественно-природным ритмом, с удалённостью от крупных культурных объектов. Этот опыт учитывается в содержании учебных заданий, в выборе технологических приёмов и поделочных материалов, естественных и доступных для учащихся не только городских, но и сельских школ.</w:t>
      </w:r>
    </w:p>
    <w:p w:rsidR="00D418FE" w:rsidRDefault="00D418FE" w:rsidP="000624B8">
      <w:pPr>
        <w:autoSpaceDE w:val="0"/>
        <w:autoSpaceDN w:val="0"/>
        <w:adjustRightInd w:val="0"/>
        <w:ind w:firstLine="708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Деятельностный подход к процессу обучения обеспечивается формированием у школьников представлений о взаимодействии человека с окружающим  миром , осознанием обучающимися роли трудовой деятельности людей в развитии общества, формированием универсальных учебных действий (УУД), способствующих усвоению начальных технологических знаний, простейших трудовых навыков и овладению первоначальными умениями проектной деятельности.</w:t>
      </w:r>
    </w:p>
    <w:p w:rsidR="00D418FE" w:rsidRPr="00093C61" w:rsidRDefault="00D418FE" w:rsidP="00093C61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val="ru-RU"/>
        </w:rPr>
      </w:pPr>
      <w:r w:rsidRPr="006E3122">
        <w:rPr>
          <w:rFonts w:ascii="Times New Roman" w:hAnsi="Times New Roman"/>
          <w:b/>
          <w:sz w:val="28"/>
          <w:szCs w:val="28"/>
          <w:lang w:val="ru-RU"/>
        </w:rPr>
        <w:t>Целью данного курса</w:t>
      </w:r>
      <w:r w:rsidRPr="003242F8">
        <w:rPr>
          <w:rFonts w:ascii="Times New Roman" w:hAnsi="Times New Roman"/>
          <w:sz w:val="28"/>
          <w:szCs w:val="28"/>
          <w:lang w:val="ru-RU"/>
        </w:rPr>
        <w:t xml:space="preserve"> является развитие личности ребенка и раскрытие его творческого потенциала в процессе обучения теории и практики трудовой деятельности на основе педагогической поддержки его индивидуальности.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E3122">
        <w:rPr>
          <w:rFonts w:ascii="Times New Roman" w:hAnsi="Times New Roman"/>
          <w:bCs/>
          <w:sz w:val="28"/>
          <w:szCs w:val="28"/>
          <w:lang w:val="ru-RU"/>
        </w:rPr>
        <w:t>Цель обучения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и значение предмета   выходит далеко за рамки усвоения учащимися конкретных технологических операций. Предмет «Технология» является опорным в проектировании универсальных учебных действий. В нём все элементы учебной деятельности – целеполагание, планирование, ориентировка в задании, преобразование, прогнозирование, умение предлагать  способы решения, оценка изделия и т.д. – предстают в наглядном виде и тем самым становятся более понятными для обучающихся.</w:t>
      </w:r>
    </w:p>
    <w:p w:rsidR="00D418FE" w:rsidRPr="00093C61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>Программа по технологии</w:t>
      </w:r>
      <w:r w:rsidRPr="00093C61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 xml:space="preserve">в соответствии с требованиями стандартов предусматривает решение следующих </w:t>
      </w:r>
      <w:r w:rsidRPr="00093C61">
        <w:rPr>
          <w:rFonts w:ascii="Times New Roman" w:hAnsi="Times New Roman"/>
          <w:b/>
          <w:color w:val="000000"/>
          <w:sz w:val="28"/>
          <w:szCs w:val="28"/>
          <w:lang w:val="ru-RU"/>
        </w:rPr>
        <w:t>задач</w:t>
      </w: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D418FE" w:rsidRPr="00093C61" w:rsidRDefault="00D418FE" w:rsidP="00093C61">
      <w:pPr>
        <w:pStyle w:val="ListParagraph"/>
        <w:numPr>
          <w:ilvl w:val="0"/>
          <w:numId w:val="2"/>
        </w:numPr>
        <w:autoSpaceDE w:val="0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>развитие сенсорики и моторики рук, пространственного воображения, технического и логического мышления, глазомера, умений работать с различными источниками информации;</w:t>
      </w:r>
    </w:p>
    <w:p w:rsidR="00D418FE" w:rsidRPr="00093C61" w:rsidRDefault="00D418FE" w:rsidP="00093C61">
      <w:pPr>
        <w:pStyle w:val="ListParagraph"/>
        <w:numPr>
          <w:ilvl w:val="0"/>
          <w:numId w:val="2"/>
        </w:numPr>
        <w:autoSpaceDE w:val="0"/>
        <w:textAlignment w:val="center"/>
        <w:rPr>
          <w:rFonts w:ascii="Times New Roman" w:hAnsi="Times New Roman"/>
          <w:color w:val="000000"/>
          <w:spacing w:val="-2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 xml:space="preserve"> освоение содержания, раскрывающего роль трудовой деятельности человека в преобразовании окружающего мира, первоначальных представлений о мире профессий;</w:t>
      </w:r>
      <w:r w:rsidRPr="00093C61"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 xml:space="preserve">   </w:t>
      </w: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>– овладение начальными технологическими знаниями, трудовыми и конструкторско-технологическими умениями и навыками, опытом практической деятельности по созданию личностно-значимых объектов и общественно значимых предметов труда, способами планирования и организации трудовой деятельности, умениями использовать компьютерную технику для ра</w:t>
      </w:r>
      <w:r w:rsidRPr="00093C61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боты с информацией в учебной деятельности и повседневной жизни;</w:t>
      </w:r>
    </w:p>
    <w:p w:rsidR="00D418FE" w:rsidRPr="00093C61" w:rsidRDefault="00D418FE" w:rsidP="00093C61">
      <w:pPr>
        <w:pStyle w:val="ListParagraph"/>
        <w:numPr>
          <w:ilvl w:val="0"/>
          <w:numId w:val="2"/>
        </w:numPr>
        <w:autoSpaceDE w:val="0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>воспитание трудолюбия, уважительного отношения к людям и результатам их труда, интереса к информационной и коммуникативной деятельности, формирование рефлексивной способности оценивать собственное продвижение и свой вклад в результаты общей деятельности и умений делового сотрудничества;</w:t>
      </w:r>
    </w:p>
    <w:p w:rsidR="00D418FE" w:rsidRPr="00093C61" w:rsidRDefault="00D418FE" w:rsidP="00093C61">
      <w:pPr>
        <w:pStyle w:val="ListParagraph"/>
        <w:numPr>
          <w:ilvl w:val="0"/>
          <w:numId w:val="2"/>
        </w:numPr>
        <w:autoSpaceDE w:val="0"/>
        <w:textAlignment w:val="center"/>
        <w:rPr>
          <w:rFonts w:ascii="Times New Roman" w:hAnsi="Times New Roman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 xml:space="preserve">развитие </w:t>
      </w:r>
      <w:r w:rsidRPr="00093C61">
        <w:rPr>
          <w:rFonts w:ascii="Times New Roman" w:hAnsi="Times New Roman"/>
          <w:sz w:val="28"/>
          <w:szCs w:val="28"/>
          <w:lang w:val="ru-RU"/>
        </w:rPr>
        <w:t xml:space="preserve">коммуникативной компетентности, формирование мотивации успеха и достижений, умений составлять план действий и применять его для решения практических задач. </w:t>
      </w:r>
    </w:p>
    <w:p w:rsidR="00D418FE" w:rsidRDefault="00D418FE" w:rsidP="00093C61">
      <w:pPr>
        <w:autoSpaceDE w:val="0"/>
        <w:autoSpaceDN w:val="0"/>
        <w:adjustRightInd w:val="0"/>
        <w:ind w:firstLine="360"/>
        <w:rPr>
          <w:rFonts w:ascii="Times New Roman" w:hAnsi="Times New Roman"/>
          <w:sz w:val="28"/>
          <w:szCs w:val="28"/>
          <w:lang w:val="ru-RU"/>
        </w:rPr>
      </w:pPr>
      <w:r w:rsidRPr="006E3122">
        <w:rPr>
          <w:rFonts w:ascii="Times New Roman" w:hAnsi="Times New Roman"/>
          <w:b/>
          <w:sz w:val="28"/>
          <w:szCs w:val="28"/>
          <w:lang w:val="ru-RU"/>
        </w:rPr>
        <w:t>Основные виды учебной деятельности обучающихся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D418FE" w:rsidRDefault="00D418FE" w:rsidP="006E312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6E3122">
        <w:rPr>
          <w:rFonts w:ascii="Times New Roman" w:hAnsi="Times New Roman"/>
          <w:sz w:val="28"/>
          <w:szCs w:val="28"/>
          <w:lang w:val="ru-RU"/>
        </w:rPr>
        <w:t>Простейшие наблюдения и исследования свойств материалов, способов их обработки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D418FE" w:rsidRDefault="00D418FE" w:rsidP="006E312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Анализ конструкций, их свойств, условий и приёмов их создания;</w:t>
      </w:r>
    </w:p>
    <w:p w:rsidR="00D418FE" w:rsidRDefault="00D418FE" w:rsidP="006E312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Моделирование, конструирование из различных материалов;</w:t>
      </w:r>
    </w:p>
    <w:p w:rsidR="00D418FE" w:rsidRDefault="00D418FE" w:rsidP="006E312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 доступных конструктивно-технологических задач, простейшее проектирование, практика работы на компьютере.</w:t>
      </w:r>
    </w:p>
    <w:p w:rsidR="00D418FE" w:rsidRDefault="00D418FE" w:rsidP="000624B8">
      <w:pPr>
        <w:autoSpaceDE w:val="0"/>
        <w:autoSpaceDN w:val="0"/>
        <w:adjustRightInd w:val="0"/>
        <w:ind w:firstLine="3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содержании обучения большое значение имеют социально-нравственные аспекты трудовой деятельности, личностная и общественная значимость создаваемых изделий.</w:t>
      </w:r>
    </w:p>
    <w:p w:rsidR="00D418FE" w:rsidRDefault="00D418FE" w:rsidP="000624B8">
      <w:pPr>
        <w:autoSpaceDE w:val="0"/>
        <w:autoSpaceDN w:val="0"/>
        <w:adjustRightInd w:val="0"/>
        <w:ind w:firstLine="3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Характерная особенность учебного предмета в связи с внедрением в учебно-образовательный процесс требований Федерального стандарта второго поколения – практико-ориентированная направленность предлагаемого содержания, сформированность элементарных общетрудовых навыков, овладение универсальными учебными действиями; приобретение опыта практической деятельности по изготовлению изделий из различных материалов и деталей конструктора.</w:t>
      </w:r>
    </w:p>
    <w:p w:rsidR="00D418FE" w:rsidRDefault="00D418FE" w:rsidP="000624B8">
      <w:pPr>
        <w:autoSpaceDE w:val="0"/>
        <w:autoSpaceDN w:val="0"/>
        <w:adjustRightInd w:val="0"/>
        <w:ind w:firstLine="3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 третьего класса в программу включён раздел «Практика работы на компьютере». Он предусматривает первичное использование информационных технологий.</w:t>
      </w:r>
    </w:p>
    <w:p w:rsidR="00D418FE" w:rsidRPr="00093C61" w:rsidRDefault="00D418FE" w:rsidP="000624B8">
      <w:pPr>
        <w:autoSpaceDE w:val="0"/>
        <w:autoSpaceDN w:val="0"/>
        <w:adjustRightInd w:val="0"/>
        <w:ind w:firstLine="360"/>
        <w:rPr>
          <w:rFonts w:ascii="Times New Roman" w:hAnsi="Times New Roman"/>
          <w:b/>
          <w:sz w:val="28"/>
          <w:szCs w:val="28"/>
          <w:lang w:val="ru-RU"/>
        </w:rPr>
      </w:pPr>
      <w:r w:rsidRPr="00093C61">
        <w:rPr>
          <w:rFonts w:ascii="Times New Roman" w:hAnsi="Times New Roman"/>
          <w:b/>
          <w:sz w:val="28"/>
          <w:szCs w:val="28"/>
          <w:lang w:val="ru-RU"/>
        </w:rPr>
        <w:t>Основные содержательные линии</w:t>
      </w:r>
    </w:p>
    <w:p w:rsidR="00D418FE" w:rsidRPr="00093C61" w:rsidRDefault="00D418FE" w:rsidP="00093C61">
      <w:pPr>
        <w:autoSpaceDE w:val="0"/>
        <w:ind w:firstLine="669"/>
        <w:rPr>
          <w:rFonts w:ascii="Times New Roman" w:hAnsi="Times New Roman"/>
          <w:bCs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>С учетом специфики данного учебного предмета программный материал каждого года обучения представлен следующими разделами: «</w:t>
      </w:r>
      <w:r w:rsidRPr="00093C61">
        <w:rPr>
          <w:rFonts w:ascii="Times New Roman" w:hAnsi="Times New Roman"/>
          <w:bCs/>
          <w:sz w:val="28"/>
          <w:szCs w:val="28"/>
          <w:lang w:val="ru-RU"/>
        </w:rPr>
        <w:t xml:space="preserve">Общекультурные и общетрудовые компетенции. Основы культуры труда», «Технология ручной обработки материалов. Элементы графической грамоты», «Конструирование и моделирование», «Практика работы на компьютере (использование информационных технологий)». </w:t>
      </w:r>
    </w:p>
    <w:p w:rsidR="00D418FE" w:rsidRPr="00093C61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>Первый раздел</w:t>
      </w: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 xml:space="preserve"> — «</w:t>
      </w:r>
      <w:r w:rsidRPr="00093C61">
        <w:rPr>
          <w:rFonts w:ascii="Times New Roman" w:hAnsi="Times New Roman"/>
          <w:bCs/>
          <w:sz w:val="28"/>
          <w:szCs w:val="28"/>
          <w:lang w:val="ru-RU"/>
        </w:rPr>
        <w:t>Общекультурные и общетрудовые компетенции. Основы культуры труда</w:t>
      </w: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>» — состоит из четырех структурных единиц: «Трудовая деятельность в жизни человека», «Содержание труда людей ближайшего окружения», «Процесс труда», «Первоначальные умения проектной деятельности». В них на основе знакомства с особенностями труда, быта, ремесел родного края раскрывается роль трудовой деятельности человека в преобразовании окружающей среды, формируются первоначальные представления о мире профессий, эстетическая культура; содержится информация о ручном, механизированном и автоматизированном труде; раскрываются особенности организации процесса труда младших школьников и роли в ней учителя; дается общее представление о проектной деятельности.</w:t>
      </w:r>
    </w:p>
    <w:p w:rsidR="00D418FE" w:rsidRPr="00093C61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>Освоение учащимися проектной деятельности по предметной области «Технология» следует начинать со второго класса. Особенность ее содержания состоит в том, что проекты носят наглядный, практический характер, ставят близкие и важные для ребенка цели (изготовление моделей для уроков по окружающему миру, математики, для внеурочной игровой деятельности и т. п). Организуя проектную деятельность, важно активизировать детей на самостоятельное обоснование проекта, выбор конструкции и ее улучшение, отбор материалов и экономное их расходование, продумывание последовательности проведения работ.</w:t>
      </w:r>
    </w:p>
    <w:p w:rsidR="00D418FE" w:rsidRPr="00093C61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>Второй раздел</w:t>
      </w: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 xml:space="preserve"> — «Технология изготовления изделий из различных материалов (опыт практической деятельности)» — состоит из следующих структурных единиц: «Природные материалы», «Искусственные материалы», «Полуфабрикаты», «Поиск и применение информации для решения технических и технологических задач». Распределение материалов по классам осуществляется на основе принципа доступности с постепенным увеличением степени технологической сложности изготавливаемых изделий, учитывая при этом возможности проявления учащимися творческой инициативы и самостоятельности.</w:t>
      </w:r>
    </w:p>
    <w:p w:rsidR="00D418FE" w:rsidRPr="00093C61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>Структурные единицы содержат информацию по применению материалов, наблюдения и опытное исследование некоторых их свойств как отдельно, так и в сравнении друг с другом, краткую характеристику технологических операций, описание практических работ, перечень объектов труда и творческие задания. В этом разделе учащиеся знакомятся информацией, необходимой для решения технических, технологических и практических задач, что обеспечивает самостоятельную деятельность детей при конструировании изделий из различных материалов.</w:t>
      </w:r>
    </w:p>
    <w:p w:rsidR="00D418FE" w:rsidRPr="00093C61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>Учитель вправе с учетом региональных особенностей, национальных традиций, возможностей школы вносить коррективы в перечень практических работ и объектов труда. На изготовление рекомендуемых изделий может быть затрачено от одного до четырех уроков.</w:t>
      </w:r>
    </w:p>
    <w:p w:rsidR="00D418FE" w:rsidRPr="00093C61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>Третий раздел</w:t>
      </w: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 xml:space="preserve"> – «Конструирование и моделирование» - представлен следующими структурными единицами: «Конструирование. Сборка моделей из деталей конструктора», «Использование измерений для конструирования и решения практических задач», «Моделирование пособий для различных уроков».</w:t>
      </w:r>
    </w:p>
    <w:p w:rsidR="00D418FE" w:rsidRPr="00093C61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 xml:space="preserve">В них на основе происходит знакомство с понятиями «конструкция изделие», «модель»; формируются первоначальные представления о видах конструкций и различных способах их сборки. В разделе «Конструирование и моделирование» представлены конструкции изделий (пособий), выполнение которых необходимо для других предметных областей. Естественным результатом изготовления этих пособий является проверка их в действии на других уроках (функциональной составляющей изделия). </w:t>
      </w:r>
    </w:p>
    <w:p w:rsidR="00D418FE" w:rsidRPr="00093C61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3C61">
        <w:rPr>
          <w:rFonts w:ascii="Times New Roman" w:hAnsi="Times New Roman"/>
          <w:bCs/>
          <w:color w:val="000000"/>
          <w:sz w:val="28"/>
          <w:szCs w:val="28"/>
          <w:u w:val="single"/>
          <w:lang w:val="ru-RU"/>
        </w:rPr>
        <w:t>Четвертый раздел</w:t>
      </w:r>
      <w:r w:rsidRPr="00093C61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093C61">
        <w:rPr>
          <w:rFonts w:ascii="Times New Roman" w:hAnsi="Times New Roman"/>
          <w:bCs/>
          <w:color w:val="000000"/>
          <w:sz w:val="28"/>
          <w:szCs w:val="28"/>
          <w:lang w:val="ru-RU"/>
        </w:rPr>
        <w:t>– «Практика работы на компьютере»,</w:t>
      </w:r>
      <w:r w:rsidRPr="00093C61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>предусматривает обучение младших школьников использованию компьютерных программ как средств учебного назначения, позволяя расширить ряд информационных источников, работе с которыми целенаправленно обучаются дети, за счет включения электронных информационных источников.</w:t>
      </w:r>
    </w:p>
    <w:p w:rsidR="00D418FE" w:rsidRPr="00093C61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>Учебные материалы для четвертого класса позволяют организовывать практическую работу детей с электронным справочником для формирования первоначальных умений использовать электронные справочники и энциклопедии для поиска информации.</w:t>
      </w:r>
    </w:p>
    <w:p w:rsidR="00D418FE" w:rsidRPr="00093C61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>Программа предполагает обучение младших школьников умению организовать работу по самообразованию с использованием программных средств. В частности, дети учатся работать с тренажерами.</w:t>
      </w:r>
    </w:p>
    <w:p w:rsidR="00D418FE" w:rsidRPr="00093C61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>Особое внимание при изучении вышеуказанных разделов программы уделяется культуре труда, правилам безопасной работы и личной гигиене, умению экономить материалы, бережно относиться к инструментам, приспособлениям.</w:t>
      </w:r>
    </w:p>
    <w:p w:rsidR="00D418FE" w:rsidRPr="00093C61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>Программа предполагает обязательное сочетание индивидуальной работы с работой в малых группах и с коллективной работой, что особенно актуально для малокомплектных или разновозрастных классов сельской школы. Готовые работы желательно использовать на уроках по другим предметам, при организации школьных выставок, конкурсов, ярмарок, при оформлении школьных и домашних помещений, для подарков.</w:t>
      </w:r>
    </w:p>
    <w:p w:rsidR="00D418FE" w:rsidRPr="00093C61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>Программа позволяет осуществлять пропедевтическую профориентационную работу, цель которой — формирование у младших школьников интереса к трудовой и профессиональной деятельности. Для решения этой и других задач рекомендуется проводить экскурсии на природу (с целью наблюдения и заготовки природных материалов), посещать местные музеи декоративно-прикладного творчества, выставки, производственные предприятия.</w:t>
      </w:r>
    </w:p>
    <w:p w:rsidR="00D418FE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Для успешной реализации программного материала следует проводить эвристические беседы в сочетании с поисковой исследовательской деятельностью детей для получения новых знаний при обсуждении конструктивных особенностей изделий, определении свойств используемых материалов, поиске возможных и рациональных способов их обработки, правильного или наиболее рационального выполнения технологического приема, операции, конструкции.</w:t>
      </w:r>
    </w:p>
    <w:p w:rsidR="00D418FE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</w:p>
    <w:p w:rsidR="00D418FE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</w:p>
    <w:p w:rsidR="00D418FE" w:rsidRPr="00093C61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</w:p>
    <w:p w:rsidR="00D418FE" w:rsidRPr="00093C61" w:rsidRDefault="00D418FE" w:rsidP="00093C61">
      <w:pPr>
        <w:autoSpaceDE w:val="0"/>
        <w:ind w:firstLine="669"/>
        <w:textAlignment w:val="center"/>
        <w:rPr>
          <w:rFonts w:ascii="Times New Roman" w:hAnsi="Times New Roman"/>
          <w:color w:val="000000"/>
          <w:spacing w:val="-1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  <w:lang w:val="ru-RU"/>
        </w:rPr>
        <w:t xml:space="preserve">Основные результаты </w:t>
      </w:r>
      <w:r w:rsidRPr="00093C61">
        <w:rPr>
          <w:rFonts w:ascii="Times New Roman" w:hAnsi="Times New Roman"/>
          <w:b/>
          <w:color w:val="000000"/>
          <w:spacing w:val="-1"/>
          <w:sz w:val="28"/>
          <w:szCs w:val="28"/>
          <w:lang w:val="ru-RU"/>
        </w:rPr>
        <w:t xml:space="preserve"> учебного предмета</w:t>
      </w:r>
    </w:p>
    <w:p w:rsidR="00D418FE" w:rsidRPr="00093C61" w:rsidRDefault="00D418FE" w:rsidP="00093C61">
      <w:pPr>
        <w:pStyle w:val="ListParagraph"/>
        <w:numPr>
          <w:ilvl w:val="0"/>
          <w:numId w:val="1"/>
        </w:numPr>
        <w:suppressAutoHyphens/>
        <w:autoSpaceDE w:val="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э</w:t>
      </w:r>
      <w:r w:rsidRPr="00093C61">
        <w:rPr>
          <w:rFonts w:ascii="Times New Roman" w:hAnsi="Times New Roman"/>
          <w:color w:val="000000"/>
          <w:sz w:val="28"/>
          <w:szCs w:val="28"/>
          <w:lang w:val="ru-RU"/>
        </w:rPr>
        <w:t xml:space="preserve">лементарные знания о месте и роль трудовой деятельности человека в преобразовании окружающего мира, первоначальных представлений о мире профессий; </w:t>
      </w:r>
    </w:p>
    <w:p w:rsidR="00D418FE" w:rsidRPr="00093C61" w:rsidRDefault="00D418FE" w:rsidP="00093C61">
      <w:pPr>
        <w:pStyle w:val="ListParagraph"/>
        <w:numPr>
          <w:ilvl w:val="0"/>
          <w:numId w:val="1"/>
        </w:numPr>
        <w:suppressAutoHyphens/>
        <w:autoSpaceDE w:val="0"/>
        <w:rPr>
          <w:rFonts w:ascii="Times New Roman" w:hAnsi="Times New Roman"/>
          <w:color w:val="000000"/>
          <w:spacing w:val="-1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 xml:space="preserve">начальные технико-технологические знания, умения, навыки по изготовлению изделий из различных материалов и деталей конструктора (самостоятельное планирование и организация деятельности, соблюдение последовательности технологических операций, декоративное оформление и отделка изделий и др.), умения по созданию несложных конструкций и проверки их в действии; </w:t>
      </w:r>
    </w:p>
    <w:p w:rsidR="00D418FE" w:rsidRPr="00093C61" w:rsidRDefault="00D418FE" w:rsidP="00093C61">
      <w:pPr>
        <w:pStyle w:val="ListParagraph"/>
        <w:numPr>
          <w:ilvl w:val="0"/>
          <w:numId w:val="1"/>
        </w:numPr>
        <w:suppressAutoHyphens/>
        <w:autoSpaceDE w:val="0"/>
        <w:rPr>
          <w:rFonts w:ascii="Times New Roman" w:hAnsi="Times New Roman"/>
          <w:color w:val="000000"/>
          <w:spacing w:val="-1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начальные графические умения: выполнение измерений и построений с использованием чертежных инструментов (линейки, угольника, циркуля), чтение простейших планов, схем, чертежей при решении практических задач по моделированию и конструированию;</w:t>
      </w:r>
    </w:p>
    <w:p w:rsidR="00D418FE" w:rsidRPr="00093C61" w:rsidRDefault="00D418FE" w:rsidP="00093C61">
      <w:pPr>
        <w:pStyle w:val="ListParagraph"/>
        <w:numPr>
          <w:ilvl w:val="0"/>
          <w:numId w:val="1"/>
        </w:numPr>
        <w:suppressAutoHyphens/>
        <w:autoSpaceDE w:val="0"/>
        <w:rPr>
          <w:rFonts w:ascii="Times New Roman" w:hAnsi="Times New Roman"/>
          <w:color w:val="000000"/>
          <w:spacing w:val="-1"/>
          <w:sz w:val="28"/>
          <w:szCs w:val="28"/>
          <w:lang w:val="ru-RU"/>
        </w:rPr>
      </w:pPr>
      <w:r w:rsidRPr="00093C61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начальные умения по поиску и применению информации для решения практических задач (работа с простыми информационными объектами, их п</w:t>
      </w:r>
      <w:r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оиск, преобразование, хранение);</w:t>
      </w:r>
      <w:r w:rsidRPr="00093C61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 xml:space="preserve"> </w:t>
      </w:r>
    </w:p>
    <w:p w:rsidR="00D418FE" w:rsidRPr="00093C61" w:rsidRDefault="00D418FE" w:rsidP="00093C61">
      <w:pPr>
        <w:pStyle w:val="ListParagraph"/>
        <w:numPr>
          <w:ilvl w:val="0"/>
          <w:numId w:val="1"/>
        </w:numPr>
        <w:suppressAutoHyphens/>
        <w:autoSpaceDE w:val="0"/>
        <w:rPr>
          <w:rFonts w:ascii="Times New Roman" w:hAnsi="Times New Roman"/>
          <w:color w:val="000000"/>
          <w:spacing w:val="-1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 xml:space="preserve">приобретение  навыков сотрудничества, формирование уважения  к труду, внимательности </w:t>
      </w:r>
      <w:r w:rsidRPr="00093C61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 xml:space="preserve"> и любо</w:t>
      </w:r>
      <w:r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знательности</w:t>
      </w:r>
      <w:r w:rsidRPr="00093C61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.</w:t>
      </w:r>
    </w:p>
    <w:p w:rsidR="00D418FE" w:rsidRDefault="00D418FE" w:rsidP="00093C61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D418FE" w:rsidRPr="00093C61" w:rsidRDefault="00D418FE" w:rsidP="00823771">
      <w:pPr>
        <w:autoSpaceDE w:val="0"/>
        <w:autoSpaceDN w:val="0"/>
        <w:adjustRightInd w:val="0"/>
        <w:ind w:firstLine="3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Изучение курса «Технология» рассчитано на </w:t>
      </w:r>
      <w:r w:rsidRPr="00823771">
        <w:rPr>
          <w:rFonts w:ascii="Times New Roman" w:hAnsi="Times New Roman"/>
          <w:b/>
          <w:sz w:val="28"/>
          <w:szCs w:val="28"/>
          <w:lang w:val="ru-RU"/>
        </w:rPr>
        <w:t xml:space="preserve">135 </w:t>
      </w:r>
      <w:r>
        <w:rPr>
          <w:rFonts w:ascii="Times New Roman" w:hAnsi="Times New Roman"/>
          <w:sz w:val="28"/>
          <w:szCs w:val="28"/>
          <w:lang w:val="ru-RU"/>
        </w:rPr>
        <w:t xml:space="preserve">часов и предусматривает следующее распределение часов по классам: </w:t>
      </w:r>
      <w:r w:rsidRPr="00823771">
        <w:rPr>
          <w:rFonts w:ascii="Times New Roman" w:hAnsi="Times New Roman"/>
          <w:b/>
          <w:sz w:val="28"/>
          <w:szCs w:val="28"/>
          <w:lang w:val="ru-RU"/>
        </w:rPr>
        <w:t>1 класс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Pr="00823771">
        <w:rPr>
          <w:rFonts w:ascii="Times New Roman" w:hAnsi="Times New Roman"/>
          <w:b/>
          <w:sz w:val="28"/>
          <w:szCs w:val="28"/>
          <w:lang w:val="ru-RU"/>
        </w:rPr>
        <w:t>33</w:t>
      </w:r>
      <w:r>
        <w:rPr>
          <w:rFonts w:ascii="Times New Roman" w:hAnsi="Times New Roman"/>
          <w:sz w:val="28"/>
          <w:szCs w:val="28"/>
          <w:lang w:val="ru-RU"/>
        </w:rPr>
        <w:t xml:space="preserve"> часа в год (1 час в неделю; </w:t>
      </w:r>
      <w:r w:rsidRPr="00823771">
        <w:rPr>
          <w:rFonts w:ascii="Times New Roman" w:hAnsi="Times New Roman"/>
          <w:b/>
          <w:sz w:val="28"/>
          <w:szCs w:val="28"/>
          <w:lang w:val="ru-RU"/>
        </w:rPr>
        <w:t>2 класс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Pr="00823771">
        <w:rPr>
          <w:rFonts w:ascii="Times New Roman" w:hAnsi="Times New Roman"/>
          <w:b/>
          <w:sz w:val="28"/>
          <w:szCs w:val="28"/>
          <w:lang w:val="ru-RU"/>
        </w:rPr>
        <w:t>34</w:t>
      </w:r>
      <w:r>
        <w:rPr>
          <w:rFonts w:ascii="Times New Roman" w:hAnsi="Times New Roman"/>
          <w:sz w:val="28"/>
          <w:szCs w:val="28"/>
          <w:lang w:val="ru-RU"/>
        </w:rPr>
        <w:t xml:space="preserve"> часа в год (1 час в неделю); </w:t>
      </w:r>
      <w:r w:rsidRPr="00823771">
        <w:rPr>
          <w:rFonts w:ascii="Times New Roman" w:hAnsi="Times New Roman"/>
          <w:b/>
          <w:sz w:val="28"/>
          <w:szCs w:val="28"/>
          <w:lang w:val="ru-RU"/>
        </w:rPr>
        <w:t>3 класс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Pr="00823771">
        <w:rPr>
          <w:rFonts w:ascii="Times New Roman" w:hAnsi="Times New Roman"/>
          <w:b/>
          <w:sz w:val="28"/>
          <w:szCs w:val="28"/>
          <w:lang w:val="ru-RU"/>
        </w:rPr>
        <w:t>34</w:t>
      </w:r>
      <w:r>
        <w:rPr>
          <w:rFonts w:ascii="Times New Roman" w:hAnsi="Times New Roman"/>
          <w:sz w:val="28"/>
          <w:szCs w:val="28"/>
          <w:lang w:val="ru-RU"/>
        </w:rPr>
        <w:t xml:space="preserve"> часа в год (1 час в неделю); </w:t>
      </w:r>
      <w:r w:rsidRPr="00823771">
        <w:rPr>
          <w:rFonts w:ascii="Times New Roman" w:hAnsi="Times New Roman"/>
          <w:b/>
          <w:sz w:val="28"/>
          <w:szCs w:val="28"/>
          <w:lang w:val="ru-RU"/>
        </w:rPr>
        <w:t>4 класс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Pr="00823771">
        <w:rPr>
          <w:rFonts w:ascii="Times New Roman" w:hAnsi="Times New Roman"/>
          <w:b/>
          <w:sz w:val="28"/>
          <w:szCs w:val="28"/>
          <w:lang w:val="ru-RU"/>
        </w:rPr>
        <w:t>34</w:t>
      </w:r>
      <w:r>
        <w:rPr>
          <w:rFonts w:ascii="Times New Roman" w:hAnsi="Times New Roman"/>
          <w:sz w:val="28"/>
          <w:szCs w:val="28"/>
          <w:lang w:val="ru-RU"/>
        </w:rPr>
        <w:t xml:space="preserve"> часа в год (1 час в неделю). 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823771">
      <w:pPr>
        <w:pStyle w:val="ListParagraph"/>
        <w:ind w:left="0" w:firstLine="36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3627FF">
        <w:rPr>
          <w:rFonts w:ascii="Times New Roman" w:hAnsi="Times New Roman"/>
          <w:color w:val="000000"/>
          <w:sz w:val="28"/>
          <w:szCs w:val="28"/>
          <w:lang w:val="ru-RU"/>
        </w:rPr>
        <w:t>Рабочая программа разработана на основе примерной программы по окружающему миру федерального государственного образовательного стандарта общего начального образования (приказ Минобрнауки РФ № 373 от 6 октября 2009г) и обеспечена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D418FE" w:rsidRPr="00823771" w:rsidRDefault="00D418FE" w:rsidP="00823771">
      <w:pPr>
        <w:pStyle w:val="ListParagraph"/>
        <w:ind w:left="0" w:firstLine="36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Pr="00CD2FAE" w:rsidRDefault="00D418FE" w:rsidP="00823771">
      <w:pPr>
        <w:pStyle w:val="ListParagraph"/>
        <w:ind w:left="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E6C16">
        <w:rPr>
          <w:rFonts w:ascii="Times New Roman" w:hAnsi="Times New Roman"/>
          <w:b/>
          <w:sz w:val="28"/>
          <w:szCs w:val="28"/>
          <w:u w:val="single"/>
          <w:lang w:val="ru-RU"/>
        </w:rPr>
        <w:t>Методические пособия для учащихся</w:t>
      </w:r>
      <w:r w:rsidRPr="00CD2FAE">
        <w:rPr>
          <w:rFonts w:ascii="Times New Roman" w:hAnsi="Times New Roman"/>
          <w:sz w:val="28"/>
          <w:szCs w:val="28"/>
          <w:u w:val="single"/>
          <w:lang w:val="ru-RU"/>
        </w:rPr>
        <w:t>:</w:t>
      </w:r>
    </w:p>
    <w:p w:rsidR="00D418FE" w:rsidRDefault="00D418FE" w:rsidP="00823771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823771">
        <w:rPr>
          <w:rFonts w:ascii="Times New Roman" w:hAnsi="Times New Roman"/>
          <w:sz w:val="28"/>
          <w:szCs w:val="28"/>
          <w:lang w:val="ru-RU"/>
        </w:rPr>
        <w:t>Рагозина Т.М, Гринева А.А., Мылова И.Б. Технология. 1</w:t>
      </w:r>
      <w:r>
        <w:rPr>
          <w:rFonts w:ascii="Times New Roman" w:hAnsi="Times New Roman"/>
          <w:sz w:val="28"/>
          <w:szCs w:val="28"/>
          <w:lang w:val="ru-RU"/>
        </w:rPr>
        <w:t xml:space="preserve">-4 </w:t>
      </w:r>
      <w:r w:rsidRPr="00823771">
        <w:rPr>
          <w:rFonts w:ascii="Times New Roman" w:hAnsi="Times New Roman"/>
          <w:sz w:val="28"/>
          <w:szCs w:val="28"/>
          <w:lang w:val="ru-RU"/>
        </w:rPr>
        <w:t xml:space="preserve"> класс: Учебник.</w:t>
      </w:r>
      <w:r>
        <w:rPr>
          <w:rFonts w:ascii="Times New Roman" w:hAnsi="Times New Roman"/>
          <w:sz w:val="28"/>
          <w:szCs w:val="28"/>
          <w:lang w:val="ru-RU"/>
        </w:rPr>
        <w:t xml:space="preserve"> — М.: Академкнига/Учебник</w:t>
      </w:r>
      <w:r w:rsidRPr="00823771">
        <w:rPr>
          <w:rFonts w:ascii="Times New Roman" w:hAnsi="Times New Roman"/>
          <w:sz w:val="28"/>
          <w:szCs w:val="28"/>
          <w:lang w:val="ru-RU"/>
        </w:rPr>
        <w:t>.</w:t>
      </w:r>
    </w:p>
    <w:p w:rsidR="00D418FE" w:rsidRPr="00823771" w:rsidRDefault="00D418FE" w:rsidP="00823771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D418FE" w:rsidRPr="002E6C16" w:rsidRDefault="00D418FE" w:rsidP="00823771">
      <w:pPr>
        <w:pStyle w:val="ListParagraph"/>
        <w:autoSpaceDE w:val="0"/>
        <w:autoSpaceDN w:val="0"/>
        <w:adjustRightInd w:val="0"/>
        <w:ind w:left="0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2E6C16">
        <w:rPr>
          <w:rFonts w:ascii="Times New Roman" w:hAnsi="Times New Roman"/>
          <w:b/>
          <w:sz w:val="28"/>
          <w:szCs w:val="28"/>
          <w:u w:val="single"/>
          <w:lang w:val="ru-RU"/>
        </w:rPr>
        <w:t>Учебно-методические пособия для учителя</w:t>
      </w:r>
      <w:r w:rsidRPr="002E6C1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D418FE" w:rsidRDefault="00D418FE" w:rsidP="00823771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823771">
        <w:rPr>
          <w:rFonts w:ascii="Times New Roman" w:hAnsi="Times New Roman"/>
          <w:sz w:val="28"/>
          <w:szCs w:val="28"/>
          <w:lang w:val="ru-RU"/>
        </w:rPr>
        <w:t>Рагозина Т.М, Гринева А.А.</w:t>
      </w:r>
      <w:r>
        <w:rPr>
          <w:rFonts w:ascii="Times New Roman" w:hAnsi="Times New Roman"/>
          <w:sz w:val="28"/>
          <w:szCs w:val="28"/>
          <w:lang w:val="ru-RU"/>
        </w:rPr>
        <w:t>, Мылова И.Б</w:t>
      </w:r>
      <w:r w:rsidRPr="00823771">
        <w:rPr>
          <w:rFonts w:ascii="Times New Roman" w:hAnsi="Times New Roman"/>
          <w:sz w:val="28"/>
          <w:szCs w:val="28"/>
          <w:lang w:val="ru-RU"/>
        </w:rPr>
        <w:t>. Технология.. 1</w:t>
      </w:r>
      <w:r>
        <w:rPr>
          <w:rFonts w:ascii="Times New Roman" w:hAnsi="Times New Roman"/>
          <w:sz w:val="28"/>
          <w:szCs w:val="28"/>
          <w:lang w:val="ru-RU"/>
        </w:rPr>
        <w:t>-4</w:t>
      </w:r>
      <w:r w:rsidRPr="00823771">
        <w:rPr>
          <w:rFonts w:ascii="Times New Roman" w:hAnsi="Times New Roman"/>
          <w:sz w:val="28"/>
          <w:szCs w:val="28"/>
          <w:lang w:val="ru-RU"/>
        </w:rPr>
        <w:t xml:space="preserve"> класс: Методическое пособие для учителя. – М.: Академкнига/Уч</w:t>
      </w:r>
      <w:r>
        <w:rPr>
          <w:rFonts w:ascii="Times New Roman" w:hAnsi="Times New Roman"/>
          <w:sz w:val="28"/>
          <w:szCs w:val="28"/>
          <w:lang w:val="ru-RU"/>
        </w:rPr>
        <w:t>ебник</w:t>
      </w:r>
      <w:r w:rsidRPr="00823771">
        <w:rPr>
          <w:rFonts w:ascii="Times New Roman" w:hAnsi="Times New Roman"/>
          <w:sz w:val="28"/>
          <w:szCs w:val="28"/>
          <w:lang w:val="ru-RU"/>
        </w:rPr>
        <w:t>.</w:t>
      </w:r>
    </w:p>
    <w:p w:rsidR="00D418FE" w:rsidRPr="00823771" w:rsidRDefault="00D418FE" w:rsidP="00823771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D418FE" w:rsidRPr="00CD2FAE" w:rsidRDefault="00D418FE" w:rsidP="00823771">
      <w:pPr>
        <w:pStyle w:val="ListParagraph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Программа по курсу «Технология</w:t>
      </w:r>
      <w:r w:rsidRPr="002E6C16">
        <w:rPr>
          <w:rFonts w:ascii="Times New Roman" w:hAnsi="Times New Roman"/>
          <w:b/>
          <w:sz w:val="28"/>
          <w:szCs w:val="28"/>
          <w:u w:val="single"/>
          <w:lang w:val="ru-RU"/>
        </w:rPr>
        <w:t>»</w:t>
      </w:r>
      <w:r w:rsidRPr="00CD2FAE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D418FE" w:rsidRPr="006B54F2" w:rsidRDefault="00D418FE" w:rsidP="006B54F2">
      <w:pPr>
        <w:pStyle w:val="ListParagraph"/>
        <w:ind w:left="0"/>
        <w:rPr>
          <w:rFonts w:ascii="Times New Roman" w:hAnsi="Times New Roman"/>
          <w:color w:val="000000"/>
          <w:spacing w:val="-4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>Авторская  программа по технологии</w:t>
      </w:r>
      <w:r w:rsidRPr="00CD2FAE"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Т.М. Рогозиной, И.Б. Мыловой</w:t>
      </w:r>
      <w:r w:rsidRPr="00CD2FAE"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 xml:space="preserve">  «Программы по учебным предметам»,  </w:t>
      </w:r>
      <w:r w:rsidRPr="004D21AA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М.:  Ака</w:t>
      </w:r>
      <w:r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демкнига/учебник , 2011 г. – Ч.2: 192 с.</w:t>
      </w:r>
      <w:r w:rsidRPr="004D21AA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 </w:t>
      </w:r>
      <w:r w:rsidRPr="004D21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21AA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  </w:t>
      </w:r>
      <w:r w:rsidRPr="004D21AA">
        <w:rPr>
          <w:rFonts w:ascii="Times New Roman" w:hAnsi="Times New Roman"/>
          <w:sz w:val="28"/>
          <w:szCs w:val="28"/>
          <w:lang w:val="ru-RU"/>
        </w:rPr>
        <w:t xml:space="preserve">Проект  </w:t>
      </w:r>
      <w:r w:rsidRPr="004D21AA">
        <w:rPr>
          <w:rFonts w:ascii="Times New Roman" w:hAnsi="Times New Roman"/>
          <w:sz w:val="28"/>
          <w:szCs w:val="28"/>
          <w:u w:val="single"/>
          <w:lang w:val="ru-RU"/>
        </w:rPr>
        <w:t>«Перспективная начальная школа»</w:t>
      </w:r>
      <w:r w:rsidRPr="00CD2FAE"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 xml:space="preserve">, </w:t>
      </w:r>
      <w:r w:rsidRPr="00CD2FAE">
        <w:rPr>
          <w:rFonts w:ascii="Times New Roman" w:hAnsi="Times New Roman"/>
          <w:sz w:val="28"/>
          <w:szCs w:val="28"/>
          <w:lang w:val="ru-RU"/>
        </w:rPr>
        <w:t xml:space="preserve">разработанная на основе Федерального государственного образовательного стандарта начального общего образования </w:t>
      </w:r>
      <w:r w:rsidRPr="00CD2FAE">
        <w:rPr>
          <w:rFonts w:ascii="Times New Roman" w:hAnsi="Times New Roman"/>
          <w:color w:val="000000"/>
          <w:sz w:val="28"/>
          <w:szCs w:val="28"/>
          <w:lang w:val="ru-RU"/>
        </w:rPr>
        <w:t>(приказ Минобрнауки РФ № 373 от 6 октября 2009г)</w:t>
      </w:r>
      <w:r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>.</w:t>
      </w:r>
    </w:p>
    <w:p w:rsidR="00D418FE" w:rsidRDefault="00D418FE" w:rsidP="006B54F2">
      <w:pPr>
        <w:tabs>
          <w:tab w:val="left" w:pos="1260"/>
        </w:tabs>
        <w:autoSpaceDE w:val="0"/>
        <w:autoSpaceDN w:val="0"/>
        <w:adjustRightInd w:val="0"/>
        <w:ind w:left="284"/>
        <w:rPr>
          <w:rFonts w:ascii="Times New Roman" w:hAnsi="Times New Roman"/>
          <w:b/>
          <w:sz w:val="28"/>
          <w:szCs w:val="28"/>
          <w:lang w:val="ru-RU"/>
        </w:rPr>
      </w:pPr>
      <w:r w:rsidRPr="00EA35EB">
        <w:rPr>
          <w:rFonts w:ascii="Times New Roman" w:hAnsi="Times New Roman"/>
          <w:b/>
          <w:sz w:val="28"/>
          <w:szCs w:val="28"/>
          <w:lang w:val="ru-RU"/>
        </w:rPr>
        <w:t xml:space="preserve">Материально- техническое обеспечение учебного предмета  </w:t>
      </w:r>
    </w:p>
    <w:p w:rsidR="00D418FE" w:rsidRDefault="00D418FE" w:rsidP="006B54F2">
      <w:pPr>
        <w:tabs>
          <w:tab w:val="left" w:pos="1260"/>
        </w:tabs>
        <w:autoSpaceDE w:val="0"/>
        <w:autoSpaceDN w:val="0"/>
        <w:adjustRightInd w:val="0"/>
        <w:ind w:left="284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</w:t>
      </w:r>
      <w:r w:rsidRPr="00EA35EB">
        <w:rPr>
          <w:rFonts w:ascii="Times New Roman" w:hAnsi="Times New Roman"/>
          <w:b/>
          <w:sz w:val="28"/>
          <w:szCs w:val="28"/>
          <w:lang w:val="ru-RU"/>
        </w:rPr>
        <w:t>«</w:t>
      </w:r>
      <w:r>
        <w:rPr>
          <w:rFonts w:ascii="Times New Roman" w:hAnsi="Times New Roman"/>
          <w:b/>
          <w:sz w:val="28"/>
          <w:szCs w:val="28"/>
          <w:lang w:val="ru-RU"/>
        </w:rPr>
        <w:t>Технология</w:t>
      </w:r>
      <w:r w:rsidRPr="00EA35EB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D418FE" w:rsidRPr="00EA35EB" w:rsidRDefault="00D418FE" w:rsidP="006B54F2">
      <w:pPr>
        <w:tabs>
          <w:tab w:val="left" w:pos="1260"/>
        </w:tabs>
        <w:autoSpaceDE w:val="0"/>
        <w:autoSpaceDN w:val="0"/>
        <w:adjustRightInd w:val="0"/>
        <w:ind w:left="284"/>
        <w:rPr>
          <w:rFonts w:ascii="Times New Roman" w:hAnsi="Times New Roman"/>
          <w:b/>
          <w:sz w:val="28"/>
          <w:szCs w:val="28"/>
          <w:lang w:val="ru-RU"/>
        </w:rPr>
      </w:pPr>
    </w:p>
    <w:p w:rsidR="00D418FE" w:rsidRPr="00EA35EB" w:rsidRDefault="00D418FE" w:rsidP="006B54F2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EA35EB">
        <w:rPr>
          <w:rFonts w:ascii="Times New Roman" w:hAnsi="Times New Roman"/>
          <w:sz w:val="28"/>
          <w:szCs w:val="28"/>
          <w:lang w:val="ru-RU"/>
        </w:rPr>
        <w:t>Для характеристики количественных показателей используются следующие обозначения:</w:t>
      </w:r>
    </w:p>
    <w:p w:rsidR="00D418FE" w:rsidRPr="00EA35EB" w:rsidRDefault="00D418FE" w:rsidP="006B54F2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EA35EB">
        <w:rPr>
          <w:rFonts w:ascii="Times New Roman" w:hAnsi="Times New Roman"/>
          <w:b/>
          <w:sz w:val="28"/>
          <w:szCs w:val="28"/>
          <w:lang w:val="ru-RU"/>
        </w:rPr>
        <w:t>Д</w:t>
      </w:r>
      <w:r w:rsidRPr="00EA35EB">
        <w:rPr>
          <w:rFonts w:ascii="Times New Roman" w:hAnsi="Times New Roman"/>
          <w:sz w:val="28"/>
          <w:szCs w:val="28"/>
          <w:lang w:val="ru-RU"/>
        </w:rPr>
        <w:t xml:space="preserve"> – демонстрационный экземпляр (не менее одного на класс)</w:t>
      </w:r>
    </w:p>
    <w:p w:rsidR="00D418FE" w:rsidRPr="00EA35EB" w:rsidRDefault="00D418FE" w:rsidP="006B54F2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EA35EB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EA35EB">
        <w:rPr>
          <w:rFonts w:ascii="Times New Roman" w:hAnsi="Times New Roman"/>
          <w:sz w:val="28"/>
          <w:szCs w:val="28"/>
          <w:lang w:val="ru-RU"/>
        </w:rPr>
        <w:t xml:space="preserve"> – полный комплект (на каждого ученика класса)</w:t>
      </w:r>
    </w:p>
    <w:p w:rsidR="00D418FE" w:rsidRPr="00EA35EB" w:rsidRDefault="00D418FE" w:rsidP="006B54F2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EA35EB">
        <w:rPr>
          <w:rFonts w:ascii="Times New Roman" w:hAnsi="Times New Roman"/>
          <w:b/>
          <w:sz w:val="28"/>
          <w:szCs w:val="28"/>
          <w:lang w:val="ru-RU"/>
        </w:rPr>
        <w:t>Ф</w:t>
      </w:r>
      <w:r w:rsidRPr="00EA35EB">
        <w:rPr>
          <w:rFonts w:ascii="Times New Roman" w:hAnsi="Times New Roman"/>
          <w:sz w:val="28"/>
          <w:szCs w:val="28"/>
          <w:lang w:val="ru-RU"/>
        </w:rPr>
        <w:t xml:space="preserve"> – комплект для фронтальной работы (не менее одного на двух учеников)</w:t>
      </w:r>
    </w:p>
    <w:p w:rsidR="00D418FE" w:rsidRPr="00EA35EB" w:rsidRDefault="00D418FE" w:rsidP="006B54F2">
      <w:pPr>
        <w:tabs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EA35EB">
        <w:rPr>
          <w:rFonts w:ascii="Times New Roman" w:hAnsi="Times New Roman"/>
          <w:b/>
          <w:sz w:val="28"/>
          <w:szCs w:val="28"/>
          <w:lang w:val="ru-RU"/>
        </w:rPr>
        <w:t>П</w:t>
      </w:r>
      <w:r w:rsidRPr="00EA35EB">
        <w:rPr>
          <w:rFonts w:ascii="Times New Roman" w:hAnsi="Times New Roman"/>
          <w:sz w:val="28"/>
          <w:szCs w:val="28"/>
          <w:lang w:val="ru-RU"/>
        </w:rPr>
        <w:t xml:space="preserve"> – комплект для работы в группах (один на 5-6 учащихся)</w:t>
      </w:r>
    </w:p>
    <w:p w:rsidR="00D418FE" w:rsidRPr="00F16F3B" w:rsidRDefault="00D418FE" w:rsidP="00F16F3B">
      <w:pPr>
        <w:tabs>
          <w:tab w:val="left" w:pos="1260"/>
        </w:tabs>
        <w:autoSpaceDE w:val="0"/>
        <w:autoSpaceDN w:val="0"/>
        <w:adjustRightInd w:val="0"/>
        <w:rPr>
          <w:b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1722"/>
        <w:gridCol w:w="3165"/>
      </w:tblGrid>
      <w:tr w:rsidR="00D418FE" w:rsidTr="000B5E33">
        <w:tc>
          <w:tcPr>
            <w:tcW w:w="4608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  <w:r w:rsidRPr="00F16F3B">
              <w:rPr>
                <w:rFonts w:ascii="Times New Roman" w:hAnsi="Times New Roman"/>
                <w:b/>
                <w:lang w:val="ru-RU"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1722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количество</w:t>
            </w:r>
          </w:p>
        </w:tc>
        <w:tc>
          <w:tcPr>
            <w:tcW w:w="3165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примечание</w:t>
            </w:r>
          </w:p>
        </w:tc>
      </w:tr>
      <w:tr w:rsidR="00D418FE" w:rsidTr="000B5E33">
        <w:tc>
          <w:tcPr>
            <w:tcW w:w="9495" w:type="dxa"/>
            <w:gridSpan w:val="3"/>
          </w:tcPr>
          <w:p w:rsidR="00D418FE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</w:p>
          <w:p w:rsidR="00D418FE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                          </w:t>
            </w:r>
            <w:r w:rsidRPr="00F16F3B">
              <w:rPr>
                <w:rFonts w:ascii="Times New Roman" w:hAnsi="Times New Roman"/>
                <w:b/>
              </w:rPr>
              <w:t>Библиотечный фонд (книгопечатная продукция)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418FE" w:rsidTr="000B5E33">
        <w:tc>
          <w:tcPr>
            <w:tcW w:w="4608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Учебно-методические комплекты   УМК «Перспективная начальная школа»  для 1-4 классов   (программа, учебники, рабочие тетради, дидактические материалы)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Методические пособия  и книги для учителя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 xml:space="preserve">Примерная программа по технологии </w:t>
            </w:r>
          </w:p>
          <w:p w:rsidR="00D418FE" w:rsidRPr="003036E4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3036E4">
              <w:rPr>
                <w:rFonts w:ascii="Times New Roman" w:hAnsi="Times New Roman"/>
                <w:lang w:val="ru-RU"/>
              </w:rPr>
              <w:t>Предметные журналы</w:t>
            </w:r>
          </w:p>
        </w:tc>
        <w:tc>
          <w:tcPr>
            <w:tcW w:w="1722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К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Д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Д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Д</w:t>
            </w:r>
          </w:p>
        </w:tc>
        <w:tc>
          <w:tcPr>
            <w:tcW w:w="3165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D418FE" w:rsidTr="000B5E33">
        <w:tc>
          <w:tcPr>
            <w:tcW w:w="9495" w:type="dxa"/>
            <w:gridSpan w:val="3"/>
          </w:tcPr>
          <w:p w:rsidR="00D418FE" w:rsidRDefault="00D418FE" w:rsidP="00F16F3B">
            <w:pPr>
              <w:tabs>
                <w:tab w:val="left" w:pos="4095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</w:rPr>
              <w:tab/>
            </w:r>
          </w:p>
          <w:p w:rsidR="00D418FE" w:rsidRDefault="00D418FE" w:rsidP="00F16F3B">
            <w:pPr>
              <w:tabs>
                <w:tab w:val="left" w:pos="409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                                                  </w:t>
            </w:r>
            <w:r w:rsidRPr="00F16F3B">
              <w:rPr>
                <w:rFonts w:ascii="Times New Roman" w:hAnsi="Times New Roman"/>
                <w:b/>
              </w:rPr>
              <w:t>Печатные пособия</w:t>
            </w:r>
          </w:p>
          <w:p w:rsidR="00D418FE" w:rsidRPr="00F16F3B" w:rsidRDefault="00D418FE" w:rsidP="00F16F3B">
            <w:pPr>
              <w:tabs>
                <w:tab w:val="left" w:pos="409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418FE" w:rsidTr="000B5E33">
        <w:tc>
          <w:tcPr>
            <w:tcW w:w="4608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Таблицы в соответствии с основными разделами программы обучения.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Альбомы демонстративного и раздаточного материала</w:t>
            </w:r>
          </w:p>
        </w:tc>
        <w:tc>
          <w:tcPr>
            <w:tcW w:w="1722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Д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Д/П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3165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D418FE" w:rsidRPr="00F16F3B" w:rsidTr="000B5E33">
        <w:tc>
          <w:tcPr>
            <w:tcW w:w="9495" w:type="dxa"/>
            <w:gridSpan w:val="3"/>
          </w:tcPr>
          <w:p w:rsidR="00D418FE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  <w:p w:rsidR="00D418FE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              </w:t>
            </w:r>
            <w:r w:rsidRPr="00F16F3B">
              <w:rPr>
                <w:rFonts w:ascii="Times New Roman" w:hAnsi="Times New Roman"/>
                <w:b/>
                <w:lang w:val="ru-RU"/>
              </w:rPr>
              <w:t>Компьютерные и информационно-коммуникативные средства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418FE" w:rsidRPr="00EB64CC" w:rsidTr="000B5E33">
        <w:tc>
          <w:tcPr>
            <w:tcW w:w="4608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Электронные справочники, электронные пособия, обучающие программы по предмету</w:t>
            </w:r>
          </w:p>
        </w:tc>
        <w:tc>
          <w:tcPr>
            <w:tcW w:w="1722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Ф</w:t>
            </w:r>
          </w:p>
        </w:tc>
        <w:tc>
          <w:tcPr>
            <w:tcW w:w="3165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При наличии необходимых технических условий</w:t>
            </w:r>
          </w:p>
        </w:tc>
      </w:tr>
      <w:tr w:rsidR="00D418FE" w:rsidTr="000B5E33">
        <w:tc>
          <w:tcPr>
            <w:tcW w:w="9495" w:type="dxa"/>
            <w:gridSpan w:val="3"/>
          </w:tcPr>
          <w:p w:rsidR="00D418FE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</w:p>
          <w:p w:rsidR="00D418FE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                                          </w:t>
            </w:r>
            <w:r w:rsidRPr="00F16F3B">
              <w:rPr>
                <w:rFonts w:ascii="Times New Roman" w:hAnsi="Times New Roman"/>
                <w:b/>
              </w:rPr>
              <w:t>Технические средства обучения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418FE" w:rsidTr="000B5E33">
        <w:tc>
          <w:tcPr>
            <w:tcW w:w="4608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Мультимедийные образовательные ресурсы, соответствующие содержанию обучения, обучающие программы по предмету</w:t>
            </w:r>
          </w:p>
        </w:tc>
        <w:tc>
          <w:tcPr>
            <w:tcW w:w="1722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Д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3165" w:type="dxa"/>
          </w:tcPr>
          <w:p w:rsidR="00D418FE" w:rsidRPr="00F16F3B" w:rsidRDefault="00D418FE" w:rsidP="00F16F3B">
            <w:pPr>
              <w:rPr>
                <w:rFonts w:ascii="Times New Roman" w:hAnsi="Times New Roman"/>
              </w:rPr>
            </w:pPr>
            <w:r w:rsidRPr="00F16F3B">
              <w:rPr>
                <w:rFonts w:ascii="Times New Roman" w:hAnsi="Times New Roman"/>
                <w:lang w:val="ru-RU"/>
              </w:rPr>
              <w:t>по возможности</w:t>
            </w:r>
          </w:p>
        </w:tc>
      </w:tr>
      <w:tr w:rsidR="00D418FE" w:rsidTr="000B5E33">
        <w:tc>
          <w:tcPr>
            <w:tcW w:w="9495" w:type="dxa"/>
            <w:gridSpan w:val="3"/>
          </w:tcPr>
          <w:p w:rsidR="00D418FE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</w:p>
          <w:p w:rsidR="00D418FE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                                                </w:t>
            </w:r>
            <w:r w:rsidRPr="00F16F3B">
              <w:rPr>
                <w:rFonts w:ascii="Times New Roman" w:hAnsi="Times New Roman"/>
                <w:b/>
              </w:rPr>
              <w:t>Экранно-звуковые пособия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418FE" w:rsidTr="000B5E33">
        <w:tc>
          <w:tcPr>
            <w:tcW w:w="4608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Видеофрагменты (труд людей, технологические процессы, народные промыслы)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Слайды соответствующего содержания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Мультимедийные образовательные ресурсы, соответствующие содержанию обучения</w:t>
            </w:r>
          </w:p>
        </w:tc>
        <w:tc>
          <w:tcPr>
            <w:tcW w:w="1722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Д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Д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Д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3165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D418FE" w:rsidRPr="00F16F3B" w:rsidRDefault="00D418FE" w:rsidP="00F16F3B">
            <w:pPr>
              <w:rPr>
                <w:rFonts w:ascii="Times New Roman" w:hAnsi="Times New Roman"/>
              </w:rPr>
            </w:pPr>
          </w:p>
          <w:p w:rsidR="00D418FE" w:rsidRPr="00F16F3B" w:rsidRDefault="00D418FE" w:rsidP="00F16F3B">
            <w:pPr>
              <w:rPr>
                <w:rFonts w:ascii="Times New Roman" w:hAnsi="Times New Roman"/>
              </w:rPr>
            </w:pPr>
          </w:p>
          <w:p w:rsidR="00D418FE" w:rsidRPr="00F16F3B" w:rsidRDefault="00D418FE" w:rsidP="00F16F3B">
            <w:pPr>
              <w:rPr>
                <w:rFonts w:ascii="Times New Roman" w:hAnsi="Times New Roman"/>
              </w:rPr>
            </w:pPr>
          </w:p>
          <w:p w:rsidR="00D418FE" w:rsidRPr="00F16F3B" w:rsidRDefault="00D418FE" w:rsidP="00F16F3B">
            <w:pPr>
              <w:rPr>
                <w:rFonts w:ascii="Times New Roman" w:hAnsi="Times New Roman"/>
              </w:rPr>
            </w:pPr>
          </w:p>
          <w:p w:rsidR="00D418FE" w:rsidRPr="00F16F3B" w:rsidRDefault="00D418FE" w:rsidP="00F16F3B">
            <w:pPr>
              <w:rPr>
                <w:rFonts w:ascii="Times New Roman" w:hAnsi="Times New Roman"/>
              </w:rPr>
            </w:pPr>
          </w:p>
          <w:p w:rsidR="00D418FE" w:rsidRPr="00F16F3B" w:rsidRDefault="00D418FE" w:rsidP="00F16F3B">
            <w:pPr>
              <w:rPr>
                <w:rFonts w:ascii="Times New Roman" w:hAnsi="Times New Roman"/>
              </w:rPr>
            </w:pPr>
          </w:p>
          <w:p w:rsidR="00D418FE" w:rsidRPr="00F16F3B" w:rsidRDefault="00D418FE" w:rsidP="00F16F3B">
            <w:pPr>
              <w:rPr>
                <w:rFonts w:ascii="Times New Roman" w:hAnsi="Times New Roman"/>
              </w:rPr>
            </w:pPr>
          </w:p>
          <w:p w:rsidR="00D418FE" w:rsidRPr="00F16F3B" w:rsidRDefault="00D418FE" w:rsidP="00F16F3B">
            <w:pPr>
              <w:rPr>
                <w:rFonts w:ascii="Times New Roman" w:hAnsi="Times New Roman"/>
              </w:rPr>
            </w:pPr>
          </w:p>
        </w:tc>
      </w:tr>
      <w:tr w:rsidR="00D418FE" w:rsidRPr="00EB64CC" w:rsidTr="000B5E33">
        <w:tc>
          <w:tcPr>
            <w:tcW w:w="9495" w:type="dxa"/>
            <w:gridSpan w:val="3"/>
          </w:tcPr>
          <w:p w:rsidR="00D418FE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</w:p>
          <w:p w:rsidR="00D418FE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          </w:t>
            </w:r>
            <w:r w:rsidRPr="00F16F3B">
              <w:rPr>
                <w:rFonts w:ascii="Times New Roman" w:hAnsi="Times New Roman"/>
                <w:b/>
                <w:lang w:val="ru-RU"/>
              </w:rPr>
              <w:t>Учебно-практическое и учебно-лабораторное оборудование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418FE" w:rsidTr="000B5E33">
        <w:tc>
          <w:tcPr>
            <w:tcW w:w="4608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Набор инструментов для работы с различными материалами в соответствии с программой обучения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Набор демонстративных материалов, коллекций в соответствии с программой обучения.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Конструкторы.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Объёмные модели геометрических фигур</w:t>
            </w:r>
          </w:p>
        </w:tc>
        <w:tc>
          <w:tcPr>
            <w:tcW w:w="1722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К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Ф/П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К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Ф/П</w:t>
            </w:r>
          </w:p>
        </w:tc>
        <w:tc>
          <w:tcPr>
            <w:tcW w:w="3165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D418FE" w:rsidTr="000B5E33">
        <w:tc>
          <w:tcPr>
            <w:tcW w:w="9495" w:type="dxa"/>
            <w:gridSpan w:val="3"/>
          </w:tcPr>
          <w:p w:rsidR="00D418FE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</w:p>
          <w:p w:rsidR="00D418FE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                                                        </w:t>
            </w:r>
            <w:r w:rsidRPr="00F16F3B">
              <w:rPr>
                <w:rFonts w:ascii="Times New Roman" w:hAnsi="Times New Roman"/>
                <w:b/>
              </w:rPr>
              <w:t>Оборудование класса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418FE" w:rsidRPr="00EB64CC" w:rsidTr="000B5E33">
        <w:tc>
          <w:tcPr>
            <w:tcW w:w="4608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Ученические столы двухместные с комплектом стульев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Стол учительский тумбой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Шкафы для хранения учебников, дидактических материалов, пособий.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Настенные доски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Демонстрационная подставка</w:t>
            </w:r>
            <w:r>
              <w:rPr>
                <w:rFonts w:ascii="Times New Roman" w:hAnsi="Times New Roman"/>
                <w:lang w:val="ru-RU"/>
              </w:rPr>
              <w:t xml:space="preserve"> (</w:t>
            </w:r>
            <w:r w:rsidRPr="00F16F3B">
              <w:rPr>
                <w:rFonts w:ascii="Times New Roman" w:hAnsi="Times New Roman"/>
                <w:lang w:val="ru-RU"/>
              </w:rPr>
              <w:t>для образцов изготавливаемых изделий)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Подставки для книг, держатели схем и таблиц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22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К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Д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Д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Д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Д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F16F3B">
              <w:rPr>
                <w:rFonts w:ascii="Times New Roman" w:hAnsi="Times New Roman"/>
                <w:b/>
              </w:rPr>
              <w:t>Д</w:t>
            </w:r>
          </w:p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3165" w:type="dxa"/>
          </w:tcPr>
          <w:p w:rsidR="00D418FE" w:rsidRPr="00F16F3B" w:rsidRDefault="00D418FE" w:rsidP="00F16F3B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F16F3B">
              <w:rPr>
                <w:rFonts w:ascii="Times New Roman" w:hAnsi="Times New Roman"/>
                <w:lang w:val="ru-RU"/>
              </w:rPr>
              <w:t>В соответствии с санитарно-гигиеническими нормами</w:t>
            </w:r>
          </w:p>
        </w:tc>
      </w:tr>
    </w:tbl>
    <w:p w:rsidR="00D418FE" w:rsidRPr="00F16F3B" w:rsidRDefault="00D418FE" w:rsidP="00F16F3B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ru-RU"/>
        </w:rPr>
      </w:pPr>
    </w:p>
    <w:p w:rsidR="00D418FE" w:rsidRDefault="00D418FE" w:rsidP="00972530">
      <w:pPr>
        <w:pStyle w:val="3"/>
        <w:jc w:val="left"/>
        <w:rPr>
          <w:szCs w:val="28"/>
        </w:rPr>
      </w:pPr>
      <w:r>
        <w:rPr>
          <w:szCs w:val="28"/>
        </w:rPr>
        <w:t xml:space="preserve">      </w:t>
      </w:r>
      <w:r w:rsidRPr="003627FF">
        <w:rPr>
          <w:szCs w:val="28"/>
        </w:rPr>
        <w:t>Общая характеристика у</w:t>
      </w:r>
      <w:r>
        <w:rPr>
          <w:szCs w:val="28"/>
        </w:rPr>
        <w:t>чебного предмета «Технология</w:t>
      </w:r>
      <w:r w:rsidRPr="003627FF">
        <w:rPr>
          <w:szCs w:val="28"/>
        </w:rPr>
        <w:t>»</w:t>
      </w:r>
    </w:p>
    <w:p w:rsidR="00D418FE" w:rsidRDefault="00D418FE" w:rsidP="00F16F3B">
      <w:pPr>
        <w:tabs>
          <w:tab w:val="left" w:pos="1260"/>
        </w:tabs>
        <w:autoSpaceDE w:val="0"/>
        <w:autoSpaceDN w:val="0"/>
        <w:adjustRightInd w:val="0"/>
        <w:rPr>
          <w:b/>
          <w:sz w:val="28"/>
          <w:szCs w:val="28"/>
          <w:lang w:val="ru-RU"/>
        </w:rPr>
      </w:pPr>
    </w:p>
    <w:p w:rsidR="00D418FE" w:rsidRPr="00972530" w:rsidRDefault="00D418FE" w:rsidP="00972530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72530">
        <w:rPr>
          <w:rFonts w:ascii="Times New Roman" w:hAnsi="Times New Roman"/>
          <w:color w:val="000000"/>
          <w:sz w:val="28"/>
          <w:szCs w:val="28"/>
          <w:lang w:val="ru-RU"/>
        </w:rPr>
        <w:t>Особенностью уроков технологии в начальной школе является то, что они строятся на уникальной психологической и дидактической базе — предметно-практической деятельности, которая служит в младшем школьном возрасте необходимой составляющей целостного процесса духовного, нравственного и интеллектуального развития (прежде всего абстрактного, конструктивного мышления и пространственного воображения). Организация продуктивной преобразующей творческой деятельности детей на уроках технологии создает важный противовес вербализму обучения в начальной школе, который является одной из главных причин снижения учебно-познавательной мотивации, формализации знаний и в конечном счете низкой эффективности обучения. Продуктивная предметная деятельность на уроках технологии является основой формирования познавательных способностей младших школьников, стремления активно познавать историю материальной культуры и семейных традиций своего и других народов и уважительно относиться к ним.</w:t>
      </w:r>
    </w:p>
    <w:p w:rsidR="00D418FE" w:rsidRPr="00972530" w:rsidRDefault="00D418FE" w:rsidP="00972530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72530">
        <w:rPr>
          <w:rFonts w:ascii="Times New Roman" w:hAnsi="Times New Roman"/>
          <w:color w:val="000000"/>
          <w:sz w:val="28"/>
          <w:szCs w:val="28"/>
          <w:lang w:val="ru-RU"/>
        </w:rPr>
        <w:t>Значение и возможности предмета «Технология» выходят далеко за рамки обеспечения учащихся сведениями о технико-технологической картине мира.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начальном звене общеобразовательной школы. В нем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детей.</w:t>
      </w:r>
    </w:p>
    <w:p w:rsidR="00D418FE" w:rsidRPr="00972530" w:rsidRDefault="00D418FE" w:rsidP="00972530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72530">
        <w:rPr>
          <w:rFonts w:ascii="Times New Roman" w:hAnsi="Times New Roman"/>
          <w:color w:val="000000"/>
          <w:sz w:val="28"/>
          <w:szCs w:val="28"/>
          <w:lang w:val="ru-RU"/>
        </w:rPr>
        <w:t>Практико-ориентированная направленность содержания учебного предмета «Технология» естественным путем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интеллектуально-практической деятельности ученика. Это, в свою очередь, создает условия для развития инициативности, изобретательности, гибкости мышления.</w:t>
      </w:r>
    </w:p>
    <w:p w:rsidR="00D418FE" w:rsidRDefault="00D418FE" w:rsidP="00F16F3B">
      <w:pPr>
        <w:tabs>
          <w:tab w:val="left" w:pos="1260"/>
        </w:tabs>
        <w:autoSpaceDE w:val="0"/>
        <w:autoSpaceDN w:val="0"/>
        <w:adjustRightInd w:val="0"/>
        <w:rPr>
          <w:b/>
          <w:sz w:val="28"/>
          <w:szCs w:val="28"/>
          <w:lang w:val="ru-RU"/>
        </w:rPr>
      </w:pPr>
    </w:p>
    <w:p w:rsidR="00D418FE" w:rsidRPr="00972530" w:rsidRDefault="00D418FE" w:rsidP="00972530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972530">
        <w:rPr>
          <w:rFonts w:ascii="Times New Roman" w:hAnsi="Times New Roman"/>
          <w:b/>
          <w:color w:val="000000"/>
          <w:sz w:val="28"/>
          <w:szCs w:val="28"/>
          <w:lang w:val="ru-RU"/>
        </w:rPr>
        <w:t>Ценностные ориентиры содержания учебного предмета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«Технология»</w:t>
      </w:r>
    </w:p>
    <w:p w:rsidR="00D418FE" w:rsidRPr="00972530" w:rsidRDefault="00D418FE" w:rsidP="00F16F3B">
      <w:pPr>
        <w:tabs>
          <w:tab w:val="left" w:pos="1260"/>
        </w:tabs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  <w:lang w:val="ru-RU"/>
        </w:rPr>
      </w:pPr>
    </w:p>
    <w:p w:rsidR="00D418FE" w:rsidRPr="00972530" w:rsidRDefault="00D418FE" w:rsidP="00972530">
      <w:pPr>
        <w:pStyle w:val="NormalWeb"/>
        <w:spacing w:before="0" w:beforeAutospacing="0" w:after="0" w:afterAutospacing="0"/>
        <w:ind w:firstLine="357"/>
        <w:rPr>
          <w:color w:val="000000"/>
          <w:sz w:val="28"/>
          <w:szCs w:val="28"/>
        </w:rPr>
      </w:pPr>
      <w:r w:rsidRPr="00972530">
        <w:rPr>
          <w:b/>
          <w:sz w:val="28"/>
          <w:szCs w:val="28"/>
        </w:rPr>
        <w:t>Ценность жизни</w:t>
      </w:r>
      <w:r w:rsidRPr="00972530">
        <w:rPr>
          <w:sz w:val="28"/>
          <w:szCs w:val="28"/>
        </w:rPr>
        <w:t xml:space="preserve"> – признание человеческой жизни и существования живого в природе и материальном мире в целом как величайшей ценности, как основы для подлинного художественно-эстетического, эколого-технологического сознания.</w:t>
      </w:r>
    </w:p>
    <w:p w:rsidR="00D418FE" w:rsidRPr="00972530" w:rsidRDefault="00D418FE" w:rsidP="00972530">
      <w:pPr>
        <w:pStyle w:val="NormalWeb"/>
        <w:spacing w:before="0" w:beforeAutospacing="0" w:after="0" w:afterAutospacing="0"/>
        <w:ind w:firstLine="357"/>
        <w:rPr>
          <w:sz w:val="28"/>
          <w:szCs w:val="28"/>
        </w:rPr>
      </w:pPr>
      <w:r w:rsidRPr="00972530">
        <w:rPr>
          <w:b/>
          <w:sz w:val="28"/>
          <w:szCs w:val="28"/>
        </w:rPr>
        <w:t>Ценность природы</w:t>
      </w:r>
      <w:r w:rsidRPr="00972530">
        <w:rPr>
          <w:sz w:val="28"/>
          <w:szCs w:val="28"/>
        </w:rPr>
        <w:t xml:space="preserve"> основывается на общечеловеческой ценности жизни, на осознании себя частью природного мира </w:t>
      </w:r>
      <w:r w:rsidRPr="00972530">
        <w:rPr>
          <w:sz w:val="28"/>
          <w:szCs w:val="28"/>
        </w:rPr>
        <w:sym w:font="Symbol" w:char="F02D"/>
      </w:r>
      <w:r w:rsidRPr="00972530">
        <w:rPr>
          <w:sz w:val="28"/>
          <w:szCs w:val="28"/>
        </w:rPr>
        <w:t xml:space="preserve"> частью живой и неживой природы. Любовь к природе означает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:rsidR="00D418FE" w:rsidRPr="00972530" w:rsidRDefault="00D418FE" w:rsidP="00972530">
      <w:pPr>
        <w:pStyle w:val="NormalWeb"/>
        <w:spacing w:before="0" w:beforeAutospacing="0" w:after="0" w:afterAutospacing="0"/>
        <w:ind w:firstLine="357"/>
        <w:rPr>
          <w:sz w:val="28"/>
          <w:szCs w:val="28"/>
        </w:rPr>
      </w:pPr>
      <w:r w:rsidRPr="00972530">
        <w:rPr>
          <w:b/>
          <w:sz w:val="28"/>
          <w:szCs w:val="28"/>
        </w:rPr>
        <w:t>Ценность человека</w:t>
      </w:r>
      <w:r w:rsidRPr="00972530">
        <w:rPr>
          <w:sz w:val="28"/>
          <w:szCs w:val="28"/>
        </w:rPr>
        <w:t xml:space="preserve"> 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 </w:t>
      </w:r>
    </w:p>
    <w:p w:rsidR="00D418FE" w:rsidRPr="00972530" w:rsidRDefault="00D418FE" w:rsidP="00972530">
      <w:pPr>
        <w:pStyle w:val="NormalWeb"/>
        <w:spacing w:before="0" w:beforeAutospacing="0" w:after="0" w:afterAutospacing="0"/>
        <w:ind w:firstLine="357"/>
        <w:rPr>
          <w:sz w:val="28"/>
          <w:szCs w:val="28"/>
        </w:rPr>
      </w:pPr>
      <w:r w:rsidRPr="00972530">
        <w:rPr>
          <w:b/>
          <w:sz w:val="28"/>
          <w:szCs w:val="28"/>
        </w:rPr>
        <w:t>Ценность добра</w:t>
      </w:r>
      <w:r w:rsidRPr="00972530">
        <w:rPr>
          <w:sz w:val="28"/>
          <w:szCs w:val="28"/>
        </w:rPr>
        <w:t xml:space="preserve"> – направленность человека на развитие и сохранение жизни, через сострадание и милосердие, стремление помочь ближнему, как проявление высшей человеческой способности </w:t>
      </w:r>
      <w:r w:rsidRPr="00972530">
        <w:rPr>
          <w:sz w:val="28"/>
          <w:szCs w:val="28"/>
        </w:rPr>
        <w:sym w:font="Symbol" w:char="F02D"/>
      </w:r>
      <w:r w:rsidRPr="00972530">
        <w:rPr>
          <w:sz w:val="28"/>
          <w:szCs w:val="28"/>
        </w:rPr>
        <w:t xml:space="preserve"> любви.</w:t>
      </w:r>
    </w:p>
    <w:p w:rsidR="00D418FE" w:rsidRPr="00972530" w:rsidRDefault="00D418FE" w:rsidP="00972530">
      <w:pPr>
        <w:pStyle w:val="NormalWeb"/>
        <w:spacing w:before="0" w:beforeAutospacing="0" w:after="0" w:afterAutospacing="0"/>
        <w:ind w:firstLine="357"/>
        <w:rPr>
          <w:sz w:val="28"/>
          <w:szCs w:val="28"/>
        </w:rPr>
      </w:pPr>
      <w:r w:rsidRPr="00972530">
        <w:rPr>
          <w:b/>
          <w:sz w:val="28"/>
          <w:szCs w:val="28"/>
        </w:rPr>
        <w:t>Ценность истины</w:t>
      </w:r>
      <w:r w:rsidRPr="00972530">
        <w:rPr>
          <w:sz w:val="28"/>
          <w:szCs w:val="28"/>
        </w:rPr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D418FE" w:rsidRPr="00972530" w:rsidRDefault="00D418FE" w:rsidP="00972530">
      <w:pPr>
        <w:pStyle w:val="NormalWeb"/>
        <w:spacing w:before="0" w:beforeAutospacing="0" w:after="0" w:afterAutospacing="0"/>
        <w:ind w:firstLine="357"/>
        <w:rPr>
          <w:sz w:val="28"/>
          <w:szCs w:val="28"/>
        </w:rPr>
      </w:pPr>
      <w:r w:rsidRPr="00972530">
        <w:rPr>
          <w:b/>
          <w:sz w:val="28"/>
          <w:szCs w:val="28"/>
        </w:rPr>
        <w:t xml:space="preserve">Ценность семьи </w:t>
      </w:r>
      <w:r w:rsidRPr="00972530">
        <w:rPr>
          <w:sz w:val="28"/>
          <w:szCs w:val="28"/>
        </w:rPr>
        <w:t>как</w:t>
      </w:r>
      <w:r w:rsidRPr="00972530">
        <w:rPr>
          <w:b/>
          <w:sz w:val="28"/>
          <w:szCs w:val="28"/>
        </w:rPr>
        <w:t xml:space="preserve"> </w:t>
      </w:r>
      <w:r w:rsidRPr="00972530">
        <w:rPr>
          <w:sz w:val="28"/>
          <w:szCs w:val="28"/>
        </w:rPr>
        <w:t xml:space="preserve">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 </w:t>
      </w:r>
    </w:p>
    <w:p w:rsidR="00D418FE" w:rsidRPr="00972530" w:rsidRDefault="00D418FE" w:rsidP="00972530">
      <w:pPr>
        <w:pStyle w:val="NormalWeb"/>
        <w:spacing w:before="0" w:beforeAutospacing="0" w:after="0" w:afterAutospacing="0"/>
        <w:ind w:firstLine="357"/>
        <w:rPr>
          <w:sz w:val="28"/>
          <w:szCs w:val="28"/>
        </w:rPr>
      </w:pPr>
      <w:r w:rsidRPr="00972530">
        <w:rPr>
          <w:b/>
          <w:sz w:val="28"/>
          <w:szCs w:val="28"/>
        </w:rPr>
        <w:t>Ценность труда и творчества</w:t>
      </w:r>
      <w:r w:rsidRPr="00972530">
        <w:rPr>
          <w:sz w:val="28"/>
          <w:szCs w:val="28"/>
        </w:rPr>
        <w:t xml:space="preserve"> как естественного условия человеческой жизни, потребности творческой самореализации, состояния нормального человеческого существования. </w:t>
      </w:r>
    </w:p>
    <w:p w:rsidR="00D418FE" w:rsidRPr="00972530" w:rsidRDefault="00D418FE" w:rsidP="00972530">
      <w:pPr>
        <w:pStyle w:val="NormalWeb"/>
        <w:spacing w:before="0" w:beforeAutospacing="0" w:after="0" w:afterAutospacing="0"/>
        <w:ind w:firstLine="357"/>
        <w:rPr>
          <w:sz w:val="28"/>
          <w:szCs w:val="28"/>
        </w:rPr>
      </w:pPr>
      <w:r w:rsidRPr="00972530">
        <w:rPr>
          <w:b/>
          <w:sz w:val="28"/>
          <w:szCs w:val="28"/>
        </w:rPr>
        <w:t>Ценность свободы</w:t>
      </w:r>
      <w:r w:rsidRPr="00972530">
        <w:rPr>
          <w:sz w:val="28"/>
          <w:szCs w:val="28"/>
        </w:rPr>
        <w:t xml:space="preserve"> 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D418FE" w:rsidRPr="00972530" w:rsidRDefault="00D418FE" w:rsidP="00972530">
      <w:pPr>
        <w:pStyle w:val="NormalWeb"/>
        <w:spacing w:before="0" w:beforeAutospacing="0" w:after="0" w:afterAutospacing="0"/>
        <w:ind w:firstLine="357"/>
        <w:rPr>
          <w:b/>
          <w:sz w:val="28"/>
          <w:szCs w:val="28"/>
        </w:rPr>
      </w:pPr>
      <w:r w:rsidRPr="00972530">
        <w:rPr>
          <w:b/>
          <w:sz w:val="28"/>
          <w:szCs w:val="28"/>
        </w:rPr>
        <w:t xml:space="preserve">Ценность социальной солидарности </w:t>
      </w:r>
      <w:r w:rsidRPr="00972530">
        <w:rPr>
          <w:sz w:val="28"/>
          <w:szCs w:val="28"/>
        </w:rPr>
        <w:t xml:space="preserve">как признание прав и свобод человека, обладание чувствами справедливости, милосердия, чести, достоинства по отношению к себе и к другим людям. </w:t>
      </w:r>
    </w:p>
    <w:p w:rsidR="00D418FE" w:rsidRPr="00972530" w:rsidRDefault="00D418FE" w:rsidP="00972530">
      <w:pPr>
        <w:pStyle w:val="NormalWeb"/>
        <w:spacing w:before="0" w:beforeAutospacing="0" w:after="0" w:afterAutospacing="0"/>
        <w:ind w:firstLine="357"/>
        <w:rPr>
          <w:sz w:val="28"/>
          <w:szCs w:val="28"/>
        </w:rPr>
      </w:pPr>
      <w:r w:rsidRPr="00972530">
        <w:rPr>
          <w:b/>
          <w:sz w:val="28"/>
          <w:szCs w:val="28"/>
        </w:rPr>
        <w:t xml:space="preserve">Ценность гражданственности </w:t>
      </w:r>
      <w:r w:rsidRPr="00972530">
        <w:rPr>
          <w:sz w:val="28"/>
          <w:szCs w:val="28"/>
        </w:rPr>
        <w:t>– осознание человеком себя как члена общества, народа, представителя страны и государства.</w:t>
      </w:r>
    </w:p>
    <w:p w:rsidR="00D418FE" w:rsidRPr="00972530" w:rsidRDefault="00D418FE" w:rsidP="00972530">
      <w:pPr>
        <w:pStyle w:val="NormalWeb"/>
        <w:spacing w:before="0" w:beforeAutospacing="0" w:after="0" w:afterAutospacing="0"/>
        <w:ind w:firstLine="357"/>
        <w:rPr>
          <w:b/>
          <w:sz w:val="28"/>
          <w:szCs w:val="28"/>
        </w:rPr>
      </w:pPr>
      <w:r w:rsidRPr="00972530">
        <w:rPr>
          <w:b/>
          <w:sz w:val="28"/>
          <w:szCs w:val="28"/>
        </w:rPr>
        <w:t xml:space="preserve">Ценность патриотизма </w:t>
      </w:r>
      <w:r w:rsidRPr="00972530">
        <w:rPr>
          <w:sz w:val="28"/>
          <w:szCs w:val="28"/>
        </w:rPr>
        <w:sym w:font="Symbol" w:char="F02D"/>
      </w:r>
      <w:r w:rsidRPr="00972530">
        <w:rPr>
          <w:b/>
          <w:sz w:val="28"/>
          <w:szCs w:val="28"/>
        </w:rPr>
        <w:t xml:space="preserve"> </w:t>
      </w:r>
      <w:r w:rsidRPr="00972530">
        <w:rPr>
          <w:sz w:val="28"/>
          <w:szCs w:val="28"/>
        </w:rPr>
        <w:t xml:space="preserve">одно из проявлений духовной зрелости человека, выражающееся в любви к России, народу, малой родине, в осознанном желании служить Отечеству. </w:t>
      </w:r>
    </w:p>
    <w:p w:rsidR="00D418FE" w:rsidRPr="00972530" w:rsidRDefault="00D418FE" w:rsidP="00972530">
      <w:pPr>
        <w:pStyle w:val="NormalWeb"/>
        <w:spacing w:before="0" w:beforeAutospacing="0" w:after="0" w:afterAutospacing="0"/>
        <w:ind w:firstLine="357"/>
        <w:rPr>
          <w:sz w:val="28"/>
          <w:szCs w:val="28"/>
        </w:rPr>
      </w:pPr>
      <w:r w:rsidRPr="00972530">
        <w:rPr>
          <w:b/>
          <w:sz w:val="28"/>
          <w:szCs w:val="28"/>
        </w:rPr>
        <w:t xml:space="preserve">Ценность человечества </w:t>
      </w:r>
      <w:r w:rsidRPr="00972530">
        <w:rPr>
          <w:sz w:val="28"/>
          <w:szCs w:val="28"/>
        </w:rPr>
        <w:t xml:space="preserve">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D418FE" w:rsidRPr="00972530" w:rsidRDefault="00D418FE" w:rsidP="006B54F2">
      <w:pPr>
        <w:rPr>
          <w:lang w:val="ru-RU"/>
        </w:rPr>
      </w:pPr>
    </w:p>
    <w:p w:rsidR="00D418FE" w:rsidRDefault="00D418FE" w:rsidP="00972530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972530">
        <w:rPr>
          <w:rFonts w:ascii="Times New Roman" w:hAnsi="Times New Roman"/>
          <w:b/>
          <w:color w:val="000000"/>
          <w:sz w:val="28"/>
          <w:szCs w:val="28"/>
          <w:lang w:val="ru-RU"/>
        </w:rPr>
        <w:t>Результаты изучения учебного предмета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«Технология»</w:t>
      </w:r>
    </w:p>
    <w:p w:rsidR="00D418FE" w:rsidRDefault="00D418FE" w:rsidP="00972530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Pr="00972530" w:rsidRDefault="00D418FE" w:rsidP="00972530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A97535">
        <w:rPr>
          <w:rFonts w:ascii="Times New Roman" w:hAnsi="Times New Roman"/>
          <w:b/>
          <w:iCs/>
          <w:sz w:val="28"/>
          <w:szCs w:val="28"/>
          <w:lang w:val="ru-RU"/>
        </w:rPr>
        <w:t>Личностные результаты</w:t>
      </w:r>
    </w:p>
    <w:p w:rsidR="00D418FE" w:rsidRDefault="00D418FE" w:rsidP="005946AF">
      <w:pPr>
        <w:widowControl w:val="0"/>
        <w:autoSpaceDE w:val="0"/>
        <w:autoSpaceDN w:val="0"/>
        <w:adjustRightInd w:val="0"/>
        <w:ind w:left="13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60F6B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Личностными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972530">
        <w:rPr>
          <w:rFonts w:ascii="Times New Roman" w:hAnsi="Times New Roman"/>
          <w:color w:val="000000"/>
          <w:sz w:val="28"/>
          <w:szCs w:val="28"/>
          <w:lang w:val="ru-RU"/>
        </w:rPr>
        <w:t>результатами изучения технологии являются воспитание и развитие социально и личностно значимых качеств, индивидуально-личностных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</w:t>
      </w:r>
    </w:p>
    <w:p w:rsidR="00D418FE" w:rsidRPr="003627FF" w:rsidRDefault="00D418FE" w:rsidP="00760F6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Предмет технология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 способствует осмыслению </w:t>
      </w:r>
      <w:r w:rsidRPr="003627FF">
        <w:rPr>
          <w:rFonts w:ascii="Times New Roman" w:hAnsi="Times New Roman"/>
          <w:b/>
          <w:sz w:val="28"/>
          <w:szCs w:val="28"/>
          <w:lang w:val="ru-RU"/>
        </w:rPr>
        <w:t xml:space="preserve">личностных универсальных действий, </w:t>
      </w:r>
      <w:r w:rsidRPr="003627FF">
        <w:rPr>
          <w:rFonts w:ascii="Times New Roman" w:hAnsi="Times New Roman"/>
          <w:sz w:val="28"/>
          <w:szCs w:val="28"/>
          <w:lang w:val="ru-RU"/>
        </w:rPr>
        <w:t>в результате которых у выпускника начальной школы должны быть сформированы:</w:t>
      </w:r>
    </w:p>
    <w:p w:rsidR="00D418FE" w:rsidRDefault="00D418FE" w:rsidP="00760F6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действия, реализующие потребность школьника в социально значимой и социально оцениваемой деятельности, направленность на достижение творческой самореализации, в том числе с помощью компьютерных технологий;</w:t>
      </w:r>
    </w:p>
    <w:p w:rsidR="00D418FE" w:rsidRDefault="00D418FE" w:rsidP="00760F6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действия, характеризующие уважительное отношение к труду людей и к продукту, производимому людьми разных профессий;</w:t>
      </w:r>
    </w:p>
    <w:p w:rsidR="00D418FE" w:rsidRDefault="00D418FE" w:rsidP="00760F6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проектная деятельность</w:t>
      </w:r>
    </w:p>
    <w:p w:rsidR="00D418FE" w:rsidRDefault="00D418FE" w:rsidP="00760F6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контроль и самоконтроль.</w:t>
      </w:r>
    </w:p>
    <w:p w:rsidR="00D418FE" w:rsidRDefault="00D418FE" w:rsidP="009532D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Pr="009532DE" w:rsidRDefault="00D418FE" w:rsidP="005946AF">
      <w:pPr>
        <w:widowControl w:val="0"/>
        <w:autoSpaceDE w:val="0"/>
        <w:autoSpaceDN w:val="0"/>
        <w:adjustRightInd w:val="0"/>
        <w:ind w:firstLine="36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97535">
        <w:rPr>
          <w:rFonts w:ascii="Times New Roman" w:hAnsi="Times New Roman"/>
          <w:b/>
          <w:iCs/>
          <w:sz w:val="28"/>
          <w:szCs w:val="28"/>
          <w:lang w:val="ru-RU"/>
        </w:rPr>
        <w:t>Метапредметные результаты</w:t>
      </w:r>
    </w:p>
    <w:p w:rsidR="00D418FE" w:rsidRDefault="00D418FE" w:rsidP="005946AF">
      <w:pPr>
        <w:widowControl w:val="0"/>
        <w:autoSpaceDE w:val="0"/>
        <w:autoSpaceDN w:val="0"/>
        <w:adjustRightInd w:val="0"/>
        <w:ind w:left="13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532DE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Метапредметными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972530">
        <w:rPr>
          <w:rFonts w:ascii="Times New Roman" w:hAnsi="Times New Roman"/>
          <w:color w:val="000000"/>
          <w:sz w:val="28"/>
          <w:szCs w:val="28"/>
          <w:lang w:val="ru-RU"/>
        </w:rPr>
        <w:t>результатами изучения технологии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ситуациях.</w:t>
      </w:r>
    </w:p>
    <w:p w:rsidR="00D418FE" w:rsidRDefault="00D418FE" w:rsidP="009532DE">
      <w:pPr>
        <w:widowControl w:val="0"/>
        <w:autoSpaceDE w:val="0"/>
        <w:autoSpaceDN w:val="0"/>
        <w:adjustRightInd w:val="0"/>
        <w:rPr>
          <w:rFonts w:ascii="Times New Roman" w:hAnsi="Times New Roman"/>
          <w:i/>
          <w:iCs/>
          <w:sz w:val="28"/>
          <w:szCs w:val="28"/>
          <w:u w:val="single"/>
          <w:lang w:val="ru-RU"/>
        </w:rPr>
      </w:pPr>
    </w:p>
    <w:p w:rsidR="00D418FE" w:rsidRDefault="00D418FE" w:rsidP="009532DE">
      <w:pPr>
        <w:widowControl w:val="0"/>
        <w:autoSpaceDE w:val="0"/>
        <w:autoSpaceDN w:val="0"/>
        <w:adjustRightInd w:val="0"/>
        <w:rPr>
          <w:rFonts w:ascii="Times New Roman" w:hAnsi="Times New Roman"/>
          <w:i/>
          <w:iCs/>
          <w:sz w:val="28"/>
          <w:szCs w:val="28"/>
          <w:u w:val="single"/>
          <w:lang w:val="ru-RU"/>
        </w:rPr>
      </w:pPr>
      <w:r w:rsidRPr="00A97535">
        <w:rPr>
          <w:rFonts w:ascii="Times New Roman" w:hAnsi="Times New Roman"/>
          <w:i/>
          <w:iCs/>
          <w:sz w:val="28"/>
          <w:szCs w:val="28"/>
          <w:u w:val="single"/>
          <w:lang w:val="ru-RU"/>
        </w:rPr>
        <w:t>Регулятивные УУД</w:t>
      </w:r>
    </w:p>
    <w:p w:rsidR="00D418FE" w:rsidRDefault="00D418FE" w:rsidP="009532D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планирование последовательности практических действий для реализации замысла, поставленной задачи;</w:t>
      </w:r>
    </w:p>
    <w:p w:rsidR="00D418FE" w:rsidRDefault="00D418FE" w:rsidP="009532D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</w:r>
    </w:p>
    <w:p w:rsidR="00D418FE" w:rsidRDefault="00D418FE" w:rsidP="009532D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самоконтроль и корректировка хода практической работы;</w:t>
      </w:r>
    </w:p>
    <w:p w:rsidR="00D418FE" w:rsidRDefault="00D418FE" w:rsidP="009532D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самоконтроль результата практической деятельности путём сравнения его с эталоном (рисунком, схемой, чертежом);</w:t>
      </w:r>
    </w:p>
    <w:p w:rsidR="00D418FE" w:rsidRDefault="00D418FE" w:rsidP="009532D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оценка результата практической деятельности путём проверки изделия в действии.</w:t>
      </w:r>
    </w:p>
    <w:p w:rsidR="00D418FE" w:rsidRDefault="00D418FE" w:rsidP="009532DE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9532DE">
      <w:pPr>
        <w:widowControl w:val="0"/>
        <w:autoSpaceDE w:val="0"/>
        <w:autoSpaceDN w:val="0"/>
        <w:adjustRightInd w:val="0"/>
        <w:rPr>
          <w:rFonts w:ascii="Times New Roman" w:hAnsi="Times New Roman"/>
          <w:i/>
          <w:iCs/>
          <w:sz w:val="28"/>
          <w:szCs w:val="28"/>
          <w:u w:val="single"/>
          <w:lang w:val="ru-RU"/>
        </w:rPr>
      </w:pPr>
      <w:r w:rsidRPr="00A97535">
        <w:rPr>
          <w:rFonts w:ascii="Times New Roman" w:hAnsi="Times New Roman"/>
          <w:i/>
          <w:iCs/>
          <w:sz w:val="28"/>
          <w:szCs w:val="28"/>
          <w:u w:val="single"/>
          <w:lang w:val="ru-RU"/>
        </w:rPr>
        <w:t>Познавательные УУД</w:t>
      </w:r>
    </w:p>
    <w:p w:rsidR="00D418FE" w:rsidRDefault="00D418FE" w:rsidP="009532D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осуществление поиска необходимой информации на бумажных и электронных носителях;</w:t>
      </w:r>
    </w:p>
    <w:p w:rsidR="00D418FE" w:rsidRDefault="00D418FE" w:rsidP="009532D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сохранение информации на бумажных и электронных носителях в виде упорядоченной структуры;</w:t>
      </w:r>
    </w:p>
    <w:p w:rsidR="00D418FE" w:rsidRDefault="00D418FE" w:rsidP="009532D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чтение графических изображений (рисунки, простейшие чертежи и эскизы, схемы);</w:t>
      </w:r>
    </w:p>
    <w:p w:rsidR="00D418FE" w:rsidRDefault="00D418FE" w:rsidP="009532D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моделирование несложных изделий с разными конструктивными особенностями;</w:t>
      </w:r>
    </w:p>
    <w:p w:rsidR="00D418FE" w:rsidRDefault="00D418FE" w:rsidP="009532D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конструирование объектов с учётом технических и декоративно-художественных условий: определение особенностей конструкции, подбор соответствующих материалов и инструментов;</w:t>
      </w:r>
    </w:p>
    <w:p w:rsidR="00D418FE" w:rsidRDefault="00D418FE" w:rsidP="009532D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сравнение конструктивных и декоративных особенностей предметов быта и установление их связи с выполняемыми утилитарными функциями;</w:t>
      </w:r>
    </w:p>
    <w:p w:rsidR="00D418FE" w:rsidRDefault="00D418FE" w:rsidP="009532D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сравнение различных видов конструкций и способов их сборки;</w:t>
      </w:r>
    </w:p>
    <w:p w:rsidR="00D418FE" w:rsidRDefault="00D418FE" w:rsidP="009532D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анализ конструкторско-технологических и декоративно-художественных особенностей предлагаемых заданий;</w:t>
      </w:r>
    </w:p>
    <w:p w:rsidR="00D418FE" w:rsidRDefault="00D418FE" w:rsidP="009532D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выполнение инструкций, несложных алгоритмов при решении учебных задач;</w:t>
      </w:r>
    </w:p>
    <w:p w:rsidR="00D418FE" w:rsidRDefault="00D418FE" w:rsidP="009532D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проектирование изделий: создание образа в соответствии с замыслом, реализация замысла;</w:t>
      </w:r>
    </w:p>
    <w:p w:rsidR="00D418FE" w:rsidRDefault="00D418FE" w:rsidP="009532D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поиск необходимой информации в Интернете.</w:t>
      </w:r>
    </w:p>
    <w:p w:rsidR="00D418FE" w:rsidRDefault="00D418FE" w:rsidP="005946AF">
      <w:pPr>
        <w:widowControl w:val="0"/>
        <w:autoSpaceDE w:val="0"/>
        <w:autoSpaceDN w:val="0"/>
        <w:adjustRightInd w:val="0"/>
        <w:ind w:left="36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5946AF">
      <w:pPr>
        <w:widowControl w:val="0"/>
        <w:autoSpaceDE w:val="0"/>
        <w:autoSpaceDN w:val="0"/>
        <w:adjustRightInd w:val="0"/>
        <w:ind w:left="360"/>
        <w:rPr>
          <w:rFonts w:ascii="Times New Roman" w:hAnsi="Times New Roman"/>
          <w:i/>
          <w:iCs/>
          <w:sz w:val="28"/>
          <w:szCs w:val="28"/>
          <w:u w:val="single"/>
          <w:lang w:val="ru-RU"/>
        </w:rPr>
      </w:pPr>
      <w:r w:rsidRPr="00A97535">
        <w:rPr>
          <w:rFonts w:ascii="Times New Roman" w:hAnsi="Times New Roman"/>
          <w:i/>
          <w:iCs/>
          <w:sz w:val="28"/>
          <w:szCs w:val="28"/>
          <w:u w:val="single"/>
          <w:lang w:val="ru-RU"/>
        </w:rPr>
        <w:t>Коммуникативные УУД</w:t>
      </w:r>
    </w:p>
    <w:p w:rsidR="00D418FE" w:rsidRDefault="00D418FE" w:rsidP="005946A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учёт позиции собеседника (соседа по парте);</w:t>
      </w:r>
    </w:p>
    <w:p w:rsidR="00D418FE" w:rsidRDefault="00D418FE" w:rsidP="005946A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умение договариваться, приходить к общему решению в совместной творческой деятельности при решении практических работ, реализации проектов, работе на компьютере;</w:t>
      </w:r>
    </w:p>
    <w:p w:rsidR="00D418FE" w:rsidRDefault="00D418FE" w:rsidP="005946A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умение задавать вопросы, необходимые для организации сотрудничества с партнером (соседом по парте);</w:t>
      </w:r>
    </w:p>
    <w:p w:rsidR="00D418FE" w:rsidRDefault="00D418FE" w:rsidP="005946A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осуществление взаимного контроля и необходимой взаимопомощи при реализации проектной деятельности.</w:t>
      </w:r>
    </w:p>
    <w:p w:rsidR="00D418FE" w:rsidRPr="00972530" w:rsidRDefault="00D418FE" w:rsidP="00972530">
      <w:pPr>
        <w:widowControl w:val="0"/>
        <w:autoSpaceDE w:val="0"/>
        <w:autoSpaceDN w:val="0"/>
        <w:adjustRightInd w:val="0"/>
        <w:ind w:left="13" w:firstLine="554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946AF"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  <w:t>Предметными</w:t>
      </w:r>
      <w:r w:rsidRPr="005946A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результатами</w:t>
      </w:r>
      <w:r w:rsidRPr="00972530">
        <w:rPr>
          <w:rFonts w:ascii="Times New Roman" w:hAnsi="Times New Roman"/>
          <w:color w:val="000000"/>
          <w:sz w:val="28"/>
          <w:szCs w:val="28"/>
          <w:lang w:val="ru-RU"/>
        </w:rPr>
        <w:t xml:space="preserve"> изучения технологии являются доступные по возрасту начальные сведения о технике, технологиях и технологической стороне труда, об основах культуры труда, элементарные умения предметно-преобразовательной деятельности, знания о различных профессиях и умения ориентироваться в мире профессий, элементарный опыт творческой и проектной деятельности.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  </w:t>
      </w: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D418FE" w:rsidRDefault="00D418FE" w:rsidP="00E618F3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   </w:t>
      </w:r>
      <w:r w:rsidRPr="000E0E60">
        <w:rPr>
          <w:rFonts w:ascii="Times New Roman" w:hAnsi="Times New Roman"/>
          <w:b/>
          <w:iCs/>
          <w:sz w:val="28"/>
          <w:szCs w:val="28"/>
          <w:lang w:val="ru-RU"/>
        </w:rPr>
        <w:t xml:space="preserve">Планируемые результаты </w:t>
      </w:r>
      <w:r>
        <w:rPr>
          <w:rFonts w:ascii="Times New Roman" w:hAnsi="Times New Roman"/>
          <w:b/>
          <w:sz w:val="28"/>
          <w:szCs w:val="28"/>
          <w:lang w:val="ru-RU"/>
        </w:rPr>
        <w:t>изучения курса «Технология</w:t>
      </w:r>
      <w:r w:rsidRPr="00253A9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D418FE" w:rsidRDefault="00D418FE" w:rsidP="00E618F3">
      <w:pPr>
        <w:pStyle w:val="3"/>
        <w:spacing w:before="120"/>
        <w:ind w:firstLine="284"/>
        <w:jc w:val="left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Pr="003627FF">
        <w:rPr>
          <w:szCs w:val="28"/>
        </w:rPr>
        <w:t>1-й класс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E618F3" w:rsidRDefault="00D418FE" w:rsidP="00E618F3">
      <w:pPr>
        <w:rPr>
          <w:rFonts w:ascii="Times New Roman" w:hAnsi="Times New Roman"/>
          <w:sz w:val="28"/>
          <w:szCs w:val="28"/>
          <w:lang w:val="ru-RU"/>
        </w:rPr>
      </w:pPr>
      <w:r w:rsidRPr="00E618F3">
        <w:rPr>
          <w:rFonts w:ascii="Times New Roman" w:hAnsi="Times New Roman"/>
          <w:b/>
          <w:sz w:val="28"/>
          <w:szCs w:val="28"/>
          <w:lang w:val="ru-RU"/>
        </w:rPr>
        <w:t>Личностными результатами</w:t>
      </w:r>
      <w:r w:rsidRPr="00E618F3">
        <w:rPr>
          <w:rFonts w:ascii="Times New Roman" w:hAnsi="Times New Roman"/>
          <w:sz w:val="28"/>
          <w:szCs w:val="28"/>
          <w:lang w:val="ru-RU"/>
        </w:rPr>
        <w:t xml:space="preserve"> изучения курса «Технология» в 1-м классе является формирование следующих умений: </w:t>
      </w:r>
    </w:p>
    <w:p w:rsidR="00D418FE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E618F3">
        <w:rPr>
          <w:b w:val="0"/>
          <w:i/>
          <w:szCs w:val="28"/>
        </w:rPr>
        <w:t>оценивать</w:t>
      </w:r>
      <w:r w:rsidRPr="00E618F3">
        <w:rPr>
          <w:szCs w:val="28"/>
        </w:rPr>
        <w:t xml:space="preserve"> </w:t>
      </w:r>
      <w:r w:rsidRPr="00E618F3">
        <w:rPr>
          <w:b w:val="0"/>
          <w:szCs w:val="28"/>
        </w:rPr>
        <w:t>жизненные ситуации (поступки, явления, события) с точки</w:t>
      </w:r>
    </w:p>
    <w:p w:rsidR="00D418FE" w:rsidRDefault="00D418FE" w:rsidP="00E618F3">
      <w:pPr>
        <w:pStyle w:val="3"/>
        <w:spacing w:before="0"/>
        <w:jc w:val="left"/>
        <w:rPr>
          <w:b w:val="0"/>
          <w:szCs w:val="28"/>
        </w:rPr>
      </w:pPr>
      <w:r w:rsidRPr="00E618F3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>зрения собственных ощущений (явления, события), в предложенных</w:t>
      </w:r>
    </w:p>
    <w:p w:rsidR="00D418FE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 xml:space="preserve"> ситуациях отмечать конкретные поступки, которые </w:t>
      </w:r>
      <w:r w:rsidRPr="00E618F3">
        <w:rPr>
          <w:b w:val="0"/>
          <w:bCs/>
          <w:szCs w:val="28"/>
        </w:rPr>
        <w:t>можно</w:t>
      </w:r>
      <w:r w:rsidRPr="00E618F3">
        <w:rPr>
          <w:bCs/>
          <w:szCs w:val="28"/>
        </w:rPr>
        <w:t xml:space="preserve"> </w:t>
      </w:r>
      <w:r w:rsidRPr="00E618F3">
        <w:rPr>
          <w:b w:val="0"/>
          <w:bCs/>
          <w:i/>
          <w:szCs w:val="28"/>
        </w:rPr>
        <w:t>оценить</w:t>
      </w:r>
      <w:r w:rsidRPr="00E618F3">
        <w:rPr>
          <w:b w:val="0"/>
          <w:szCs w:val="28"/>
        </w:rPr>
        <w:t xml:space="preserve"> как</w:t>
      </w:r>
    </w:p>
    <w:p w:rsidR="00D418FE" w:rsidRPr="00E618F3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 xml:space="preserve"> хорошие или плохие;</w:t>
      </w:r>
    </w:p>
    <w:p w:rsidR="00D418FE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E618F3">
        <w:rPr>
          <w:b w:val="0"/>
          <w:i/>
          <w:szCs w:val="28"/>
        </w:rPr>
        <w:t>называть и объяснять</w:t>
      </w:r>
      <w:r w:rsidRPr="00E618F3">
        <w:rPr>
          <w:b w:val="0"/>
          <w:szCs w:val="28"/>
        </w:rPr>
        <w:t xml:space="preserve"> свои чувства и ощущения от созерцаемых</w:t>
      </w:r>
    </w:p>
    <w:p w:rsidR="00D418FE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 xml:space="preserve"> произведений искусства, объяснять своё отношение к поступкам с позиции</w:t>
      </w:r>
    </w:p>
    <w:p w:rsidR="00D418FE" w:rsidRPr="00E618F3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 xml:space="preserve"> общечеловеческих нравственных ценностей;</w:t>
      </w:r>
    </w:p>
    <w:p w:rsidR="00D418FE" w:rsidRDefault="00D418FE" w:rsidP="00E618F3">
      <w:pPr>
        <w:pStyle w:val="3"/>
        <w:spacing w:before="0"/>
        <w:jc w:val="left"/>
        <w:rPr>
          <w:b w:val="0"/>
          <w:iCs/>
          <w:szCs w:val="28"/>
        </w:rPr>
      </w:pPr>
      <w:r>
        <w:rPr>
          <w:b w:val="0"/>
          <w:szCs w:val="28"/>
        </w:rPr>
        <w:t xml:space="preserve">- </w:t>
      </w:r>
      <w:r w:rsidRPr="00E618F3">
        <w:rPr>
          <w:b w:val="0"/>
          <w:szCs w:val="28"/>
        </w:rPr>
        <w:t xml:space="preserve">самостоятельно </w:t>
      </w:r>
      <w:r w:rsidRPr="00E618F3">
        <w:rPr>
          <w:b w:val="0"/>
          <w:i/>
          <w:szCs w:val="28"/>
        </w:rPr>
        <w:t>определять</w:t>
      </w:r>
      <w:r w:rsidRPr="00E618F3">
        <w:rPr>
          <w:b w:val="0"/>
          <w:szCs w:val="28"/>
        </w:rPr>
        <w:t xml:space="preserve"> и </w:t>
      </w:r>
      <w:r w:rsidRPr="00E618F3">
        <w:rPr>
          <w:b w:val="0"/>
          <w:i/>
          <w:szCs w:val="28"/>
        </w:rPr>
        <w:t xml:space="preserve">объяснять </w:t>
      </w:r>
      <w:r w:rsidRPr="00E618F3">
        <w:rPr>
          <w:b w:val="0"/>
          <w:iCs/>
          <w:szCs w:val="28"/>
        </w:rPr>
        <w:t xml:space="preserve">свои чувства и ощущения, </w:t>
      </w:r>
    </w:p>
    <w:p w:rsidR="00D418FE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Cs/>
          <w:szCs w:val="28"/>
        </w:rPr>
        <w:t xml:space="preserve">  </w:t>
      </w:r>
      <w:r w:rsidRPr="00E618F3">
        <w:rPr>
          <w:b w:val="0"/>
          <w:iCs/>
          <w:szCs w:val="28"/>
        </w:rPr>
        <w:t xml:space="preserve">возникающие в результате созерцания, рассуждения, обсуждения, </w:t>
      </w:r>
      <w:r w:rsidRPr="00E618F3">
        <w:rPr>
          <w:b w:val="0"/>
          <w:szCs w:val="28"/>
        </w:rPr>
        <w:t>самые</w:t>
      </w:r>
    </w:p>
    <w:p w:rsidR="00D418FE" w:rsidRDefault="00D418FE" w:rsidP="00E618F3">
      <w:pPr>
        <w:pStyle w:val="3"/>
        <w:spacing w:before="0"/>
        <w:jc w:val="left"/>
        <w:rPr>
          <w:b w:val="0"/>
          <w:szCs w:val="28"/>
        </w:rPr>
      </w:pPr>
      <w:r w:rsidRPr="00E618F3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>простые общие для всех людей правила поведения (основы</w:t>
      </w:r>
    </w:p>
    <w:p w:rsidR="00D418FE" w:rsidRPr="00E618F3" w:rsidRDefault="00D418FE" w:rsidP="00E618F3">
      <w:pPr>
        <w:pStyle w:val="3"/>
        <w:spacing w:before="0"/>
        <w:jc w:val="left"/>
        <w:rPr>
          <w:b w:val="0"/>
          <w:iCs/>
          <w:szCs w:val="28"/>
        </w:rPr>
      </w:pP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 xml:space="preserve"> общечеловеческих нравственных ценностей);</w:t>
      </w:r>
    </w:p>
    <w:p w:rsidR="00D418FE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E618F3">
        <w:rPr>
          <w:b w:val="0"/>
          <w:szCs w:val="28"/>
        </w:rPr>
        <w:t>в предложенных ситуациях, опираясь на общие для всех простые правила</w:t>
      </w:r>
    </w:p>
    <w:p w:rsidR="00D418FE" w:rsidRPr="00E618F3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 xml:space="preserve"> поведения, </w:t>
      </w:r>
      <w:r w:rsidRPr="00E618F3">
        <w:rPr>
          <w:b w:val="0"/>
          <w:i/>
          <w:szCs w:val="28"/>
        </w:rPr>
        <w:t>делать выбор</w:t>
      </w:r>
      <w:r w:rsidRPr="00E618F3">
        <w:rPr>
          <w:b w:val="0"/>
          <w:szCs w:val="28"/>
        </w:rPr>
        <w:t>, какой поступок совершить.</w:t>
      </w:r>
    </w:p>
    <w:p w:rsidR="00D418FE" w:rsidRPr="00E618F3" w:rsidRDefault="00D418FE" w:rsidP="00E618F3">
      <w:pPr>
        <w:ind w:firstLine="284"/>
        <w:rPr>
          <w:rFonts w:ascii="Times New Roman" w:hAnsi="Times New Roman"/>
          <w:bCs/>
          <w:sz w:val="28"/>
          <w:szCs w:val="28"/>
          <w:lang w:val="ru-RU"/>
        </w:rPr>
      </w:pPr>
      <w:r w:rsidRPr="00E618F3">
        <w:rPr>
          <w:rFonts w:ascii="Times New Roman" w:hAnsi="Times New Roman"/>
          <w:sz w:val="28"/>
          <w:szCs w:val="28"/>
          <w:lang w:val="ru-RU"/>
        </w:rPr>
        <w:t xml:space="preserve">Средством достижения этих результатов служат учебный материал и задания учебника, нацеленные на 2-ю линию развития – умение определять своё отношение </w:t>
      </w:r>
      <w:r w:rsidRPr="00E618F3">
        <w:rPr>
          <w:rFonts w:ascii="Times New Roman" w:hAnsi="Times New Roman"/>
          <w:bCs/>
          <w:sz w:val="28"/>
          <w:szCs w:val="28"/>
          <w:lang w:val="ru-RU"/>
        </w:rPr>
        <w:t>к миру, событиям, поступкам людей.</w:t>
      </w:r>
    </w:p>
    <w:p w:rsidR="00D418FE" w:rsidRPr="00E618F3" w:rsidRDefault="00D418FE" w:rsidP="00E618F3">
      <w:pPr>
        <w:ind w:firstLine="284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D418FE" w:rsidRPr="00E618F3" w:rsidRDefault="00D418FE" w:rsidP="00E618F3">
      <w:pPr>
        <w:rPr>
          <w:rFonts w:ascii="Times New Roman" w:hAnsi="Times New Roman"/>
          <w:sz w:val="28"/>
          <w:szCs w:val="28"/>
          <w:lang w:val="ru-RU"/>
        </w:rPr>
      </w:pPr>
      <w:r w:rsidRPr="00E618F3">
        <w:rPr>
          <w:rFonts w:ascii="Times New Roman" w:hAnsi="Times New Roman"/>
          <w:b/>
          <w:sz w:val="28"/>
          <w:szCs w:val="28"/>
          <w:lang w:val="ru-RU"/>
        </w:rPr>
        <w:t>Метапредметными результатами</w:t>
      </w:r>
      <w:r w:rsidRPr="00E618F3">
        <w:rPr>
          <w:rFonts w:ascii="Times New Roman" w:hAnsi="Times New Roman"/>
          <w:sz w:val="28"/>
          <w:szCs w:val="28"/>
          <w:lang w:val="ru-RU"/>
        </w:rPr>
        <w:t xml:space="preserve"> изучения курса «Технология» в 1-м классе является формирование следующих универсальных учебных действий (УУД). </w:t>
      </w:r>
    </w:p>
    <w:p w:rsidR="00D418FE" w:rsidRDefault="00D418FE" w:rsidP="00E618F3">
      <w:pPr>
        <w:pStyle w:val="3"/>
        <w:spacing w:before="0"/>
        <w:jc w:val="left"/>
        <w:rPr>
          <w:b w:val="0"/>
          <w:i/>
          <w:szCs w:val="28"/>
          <w:u w:val="single"/>
        </w:rPr>
      </w:pPr>
    </w:p>
    <w:p w:rsidR="00D418FE" w:rsidRPr="00E618F3" w:rsidRDefault="00D418FE" w:rsidP="00E618F3">
      <w:pPr>
        <w:pStyle w:val="3"/>
        <w:spacing w:before="0"/>
        <w:jc w:val="left"/>
        <w:rPr>
          <w:b w:val="0"/>
          <w:szCs w:val="28"/>
        </w:rPr>
      </w:pPr>
      <w:r w:rsidRPr="00E618F3">
        <w:rPr>
          <w:b w:val="0"/>
          <w:i/>
          <w:szCs w:val="28"/>
          <w:u w:val="single"/>
        </w:rPr>
        <w:t>Регулятивные УУД</w:t>
      </w:r>
    </w:p>
    <w:p w:rsidR="00D418FE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E618F3">
        <w:rPr>
          <w:b w:val="0"/>
          <w:i/>
          <w:szCs w:val="28"/>
        </w:rPr>
        <w:t>определять</w:t>
      </w:r>
      <w:r w:rsidRPr="00E618F3">
        <w:rPr>
          <w:b w:val="0"/>
          <w:szCs w:val="28"/>
        </w:rPr>
        <w:t xml:space="preserve"> и </w:t>
      </w:r>
      <w:r w:rsidRPr="00E618F3">
        <w:rPr>
          <w:b w:val="0"/>
          <w:i/>
          <w:szCs w:val="28"/>
        </w:rPr>
        <w:t>формулировать</w:t>
      </w:r>
      <w:r w:rsidRPr="00E618F3">
        <w:rPr>
          <w:b w:val="0"/>
          <w:szCs w:val="28"/>
        </w:rPr>
        <w:t xml:space="preserve"> цель деятельности на уроке с помощью</w:t>
      </w:r>
    </w:p>
    <w:p w:rsidR="00D418FE" w:rsidRPr="00E618F3" w:rsidRDefault="00D418FE" w:rsidP="00E618F3">
      <w:pPr>
        <w:pStyle w:val="3"/>
        <w:spacing w:before="0"/>
        <w:jc w:val="left"/>
        <w:rPr>
          <w:b w:val="0"/>
          <w:szCs w:val="28"/>
        </w:rPr>
      </w:pPr>
      <w:r w:rsidRPr="00E618F3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 xml:space="preserve">учителя; </w:t>
      </w:r>
    </w:p>
    <w:p w:rsidR="00D418FE" w:rsidRPr="00E618F3" w:rsidRDefault="00D418FE" w:rsidP="00E618F3">
      <w:pPr>
        <w:pStyle w:val="Title"/>
        <w:jc w:val="left"/>
        <w:rPr>
          <w:b w:val="0"/>
          <w:sz w:val="28"/>
          <w:szCs w:val="28"/>
        </w:rPr>
      </w:pPr>
      <w:r>
        <w:rPr>
          <w:b w:val="0"/>
          <w:i/>
          <w:sz w:val="28"/>
          <w:szCs w:val="28"/>
        </w:rPr>
        <w:t xml:space="preserve">- </w:t>
      </w:r>
      <w:r w:rsidRPr="00E618F3">
        <w:rPr>
          <w:b w:val="0"/>
          <w:i/>
          <w:sz w:val="28"/>
          <w:szCs w:val="28"/>
        </w:rPr>
        <w:t>проговаривать</w:t>
      </w:r>
      <w:r w:rsidRPr="00E618F3">
        <w:rPr>
          <w:b w:val="0"/>
          <w:sz w:val="28"/>
          <w:szCs w:val="28"/>
        </w:rPr>
        <w:t xml:space="preserve"> последовательность действий на уроке; </w:t>
      </w:r>
    </w:p>
    <w:p w:rsidR="00D418FE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E618F3">
        <w:rPr>
          <w:b w:val="0"/>
          <w:szCs w:val="28"/>
        </w:rPr>
        <w:t xml:space="preserve">учиться </w:t>
      </w:r>
      <w:r w:rsidRPr="00E618F3">
        <w:rPr>
          <w:b w:val="0"/>
          <w:i/>
          <w:szCs w:val="28"/>
        </w:rPr>
        <w:t>высказывать</w:t>
      </w:r>
      <w:r w:rsidRPr="00E618F3">
        <w:rPr>
          <w:b w:val="0"/>
          <w:szCs w:val="28"/>
        </w:rPr>
        <w:t xml:space="preserve"> своё предположение (версию) на основе работы с</w:t>
      </w:r>
    </w:p>
    <w:p w:rsidR="00D418FE" w:rsidRPr="00E618F3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 xml:space="preserve"> иллюстрацией учебника;</w:t>
      </w:r>
    </w:p>
    <w:p w:rsidR="00D418FE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E618F3">
        <w:rPr>
          <w:b w:val="0"/>
          <w:szCs w:val="28"/>
        </w:rPr>
        <w:t xml:space="preserve">с помощью учителя </w:t>
      </w:r>
      <w:r w:rsidRPr="00E618F3">
        <w:rPr>
          <w:b w:val="0"/>
          <w:i/>
          <w:iCs/>
          <w:szCs w:val="28"/>
        </w:rPr>
        <w:t>объяснять выбор</w:t>
      </w:r>
      <w:r w:rsidRPr="00E618F3">
        <w:rPr>
          <w:b w:val="0"/>
          <w:szCs w:val="28"/>
        </w:rPr>
        <w:t xml:space="preserve"> наиболее подходящих для</w:t>
      </w:r>
    </w:p>
    <w:p w:rsidR="00D418FE" w:rsidRPr="00E618F3" w:rsidRDefault="00D418FE" w:rsidP="00E618F3">
      <w:pPr>
        <w:pStyle w:val="3"/>
        <w:spacing w:before="0"/>
        <w:jc w:val="left"/>
        <w:rPr>
          <w:b w:val="0"/>
          <w:szCs w:val="28"/>
        </w:rPr>
      </w:pPr>
      <w:r w:rsidRPr="00E618F3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>выполнения задания материалов и инструментов;</w:t>
      </w:r>
    </w:p>
    <w:p w:rsidR="00D418FE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E618F3">
        <w:rPr>
          <w:b w:val="0"/>
          <w:szCs w:val="28"/>
        </w:rPr>
        <w:t xml:space="preserve">учиться готовить рабочее место и </w:t>
      </w:r>
      <w:r w:rsidRPr="00E618F3">
        <w:rPr>
          <w:b w:val="0"/>
          <w:i/>
          <w:szCs w:val="28"/>
        </w:rPr>
        <w:t xml:space="preserve">выполнять </w:t>
      </w:r>
      <w:r w:rsidRPr="00E618F3">
        <w:rPr>
          <w:b w:val="0"/>
          <w:iCs/>
          <w:szCs w:val="28"/>
        </w:rPr>
        <w:t>практическую работу</w:t>
      </w:r>
      <w:r w:rsidRPr="00E618F3">
        <w:rPr>
          <w:b w:val="0"/>
          <w:szCs w:val="28"/>
        </w:rPr>
        <w:t xml:space="preserve"> по</w:t>
      </w:r>
    </w:p>
    <w:p w:rsidR="00D418FE" w:rsidRPr="00E618F3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 xml:space="preserve"> предложенному учителем плану с опорой на образцы, рисунки учебника;</w:t>
      </w:r>
    </w:p>
    <w:p w:rsidR="00D418FE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E618F3">
        <w:rPr>
          <w:b w:val="0"/>
          <w:szCs w:val="28"/>
        </w:rPr>
        <w:t>выполнять контроль точности разметки деталей с помощью</w:t>
      </w:r>
    </w:p>
    <w:p w:rsidR="00D418FE" w:rsidRDefault="00D418FE" w:rsidP="00E618F3">
      <w:pPr>
        <w:pStyle w:val="3"/>
        <w:spacing w:before="0"/>
        <w:jc w:val="left"/>
        <w:rPr>
          <w:b w:val="0"/>
          <w:bCs/>
          <w:szCs w:val="28"/>
        </w:rPr>
      </w:pPr>
      <w:r>
        <w:rPr>
          <w:b w:val="0"/>
          <w:szCs w:val="28"/>
        </w:rPr>
        <w:t xml:space="preserve">  ш</w:t>
      </w:r>
      <w:r w:rsidRPr="00E618F3">
        <w:rPr>
          <w:b w:val="0"/>
          <w:szCs w:val="28"/>
        </w:rPr>
        <w:t>аблона</w:t>
      </w:r>
      <w:r>
        <w:rPr>
          <w:b w:val="0"/>
          <w:szCs w:val="28"/>
        </w:rPr>
        <w:t xml:space="preserve"> (с</w:t>
      </w:r>
      <w:r w:rsidRPr="00E618F3">
        <w:rPr>
          <w:b w:val="0"/>
          <w:szCs w:val="28"/>
        </w:rPr>
        <w:t xml:space="preserve">редством для формирования этих действий служит </w:t>
      </w:r>
      <w:r w:rsidRPr="00E618F3">
        <w:rPr>
          <w:b w:val="0"/>
          <w:bCs/>
          <w:szCs w:val="28"/>
        </w:rPr>
        <w:t>технология</w:t>
      </w:r>
    </w:p>
    <w:p w:rsidR="00D418FE" w:rsidRPr="00E618F3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bCs/>
          <w:szCs w:val="28"/>
        </w:rPr>
        <w:t xml:space="preserve"> </w:t>
      </w:r>
      <w:r w:rsidRPr="00E618F3">
        <w:rPr>
          <w:b w:val="0"/>
          <w:bCs/>
          <w:szCs w:val="28"/>
        </w:rPr>
        <w:t xml:space="preserve"> продуктивной художест</w:t>
      </w:r>
      <w:r>
        <w:rPr>
          <w:b w:val="0"/>
          <w:bCs/>
          <w:szCs w:val="28"/>
        </w:rPr>
        <w:t>венно-творческой деятельности)</w:t>
      </w:r>
      <w:r>
        <w:rPr>
          <w:b w:val="0"/>
          <w:szCs w:val="28"/>
        </w:rPr>
        <w:t>;</w:t>
      </w:r>
    </w:p>
    <w:p w:rsidR="00D418FE" w:rsidRDefault="00D418FE" w:rsidP="00E618F3">
      <w:pPr>
        <w:pStyle w:val="3"/>
        <w:spacing w:before="0"/>
        <w:jc w:val="left"/>
        <w:rPr>
          <w:b w:val="0"/>
          <w:i/>
          <w:szCs w:val="28"/>
        </w:rPr>
      </w:pPr>
      <w:r>
        <w:rPr>
          <w:b w:val="0"/>
          <w:szCs w:val="28"/>
        </w:rPr>
        <w:t xml:space="preserve">- </w:t>
      </w:r>
      <w:r w:rsidRPr="00E618F3">
        <w:rPr>
          <w:b w:val="0"/>
          <w:szCs w:val="28"/>
        </w:rPr>
        <w:t xml:space="preserve">учиться совместно с учителем и другими учениками </w:t>
      </w:r>
      <w:r w:rsidRPr="00E618F3">
        <w:rPr>
          <w:b w:val="0"/>
          <w:i/>
          <w:szCs w:val="28"/>
        </w:rPr>
        <w:t>давать</w:t>
      </w:r>
    </w:p>
    <w:p w:rsidR="00D418FE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  </w:t>
      </w:r>
      <w:r w:rsidRPr="00E618F3">
        <w:rPr>
          <w:b w:val="0"/>
          <w:szCs w:val="28"/>
        </w:rPr>
        <w:t xml:space="preserve">эмоциональную </w:t>
      </w:r>
      <w:r w:rsidRPr="00E618F3">
        <w:rPr>
          <w:b w:val="0"/>
          <w:i/>
          <w:szCs w:val="28"/>
        </w:rPr>
        <w:t>оценку</w:t>
      </w:r>
      <w:r w:rsidRPr="00E618F3">
        <w:rPr>
          <w:b w:val="0"/>
          <w:szCs w:val="28"/>
        </w:rPr>
        <w:t xml:space="preserve"> деятельности класса на уроке</w:t>
      </w:r>
      <w:r>
        <w:rPr>
          <w:b w:val="0"/>
          <w:szCs w:val="28"/>
        </w:rPr>
        <w:t xml:space="preserve"> (с</w:t>
      </w:r>
      <w:r w:rsidRPr="00E618F3">
        <w:rPr>
          <w:b w:val="0"/>
          <w:szCs w:val="28"/>
        </w:rPr>
        <w:t>редством</w:t>
      </w:r>
    </w:p>
    <w:p w:rsidR="00D418FE" w:rsidRPr="00E618F3" w:rsidRDefault="00D418FE" w:rsidP="00E618F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 xml:space="preserve"> формирования этих действий служит технология оценки учеб</w:t>
      </w:r>
      <w:r>
        <w:rPr>
          <w:b w:val="0"/>
          <w:szCs w:val="28"/>
        </w:rPr>
        <w:t>ных успехов).</w:t>
      </w:r>
    </w:p>
    <w:p w:rsidR="00D418FE" w:rsidRDefault="00D418FE" w:rsidP="00E618F3">
      <w:pPr>
        <w:pStyle w:val="3"/>
        <w:spacing w:before="0"/>
        <w:jc w:val="left"/>
        <w:rPr>
          <w:b w:val="0"/>
          <w:i/>
          <w:szCs w:val="28"/>
          <w:u w:val="single"/>
        </w:rPr>
      </w:pPr>
    </w:p>
    <w:p w:rsidR="00D418FE" w:rsidRPr="00E618F3" w:rsidRDefault="00D418FE" w:rsidP="00E618F3">
      <w:pPr>
        <w:pStyle w:val="3"/>
        <w:spacing w:before="0"/>
        <w:jc w:val="left"/>
        <w:rPr>
          <w:b w:val="0"/>
          <w:szCs w:val="28"/>
        </w:rPr>
      </w:pPr>
      <w:r w:rsidRPr="00300E66">
        <w:rPr>
          <w:b w:val="0"/>
          <w:i/>
          <w:szCs w:val="28"/>
          <w:u w:val="single"/>
        </w:rPr>
        <w:t>Познавательные УУД</w:t>
      </w:r>
    </w:p>
    <w:p w:rsidR="00D418FE" w:rsidRDefault="00D418FE" w:rsidP="00300E66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E618F3">
        <w:rPr>
          <w:b w:val="0"/>
          <w:szCs w:val="28"/>
        </w:rPr>
        <w:t xml:space="preserve">ориентироваться в своей системе знаний: </w:t>
      </w:r>
      <w:r w:rsidRPr="00E618F3">
        <w:rPr>
          <w:b w:val="0"/>
          <w:i/>
          <w:szCs w:val="28"/>
        </w:rPr>
        <w:t>отличать</w:t>
      </w:r>
      <w:r w:rsidRPr="00E618F3">
        <w:rPr>
          <w:b w:val="0"/>
          <w:szCs w:val="28"/>
        </w:rPr>
        <w:t xml:space="preserve"> новое от уже</w:t>
      </w:r>
    </w:p>
    <w:p w:rsidR="00D418FE" w:rsidRPr="00E618F3" w:rsidRDefault="00D418FE" w:rsidP="00300E66">
      <w:pPr>
        <w:pStyle w:val="3"/>
        <w:spacing w:before="0"/>
        <w:jc w:val="left"/>
        <w:rPr>
          <w:b w:val="0"/>
          <w:szCs w:val="28"/>
        </w:rPr>
      </w:pPr>
      <w:r w:rsidRPr="00E618F3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 xml:space="preserve">известного с помощью учителя; </w:t>
      </w:r>
    </w:p>
    <w:p w:rsidR="00D418FE" w:rsidRDefault="00D418FE" w:rsidP="00300E66">
      <w:pPr>
        <w:pStyle w:val="3"/>
        <w:spacing w:before="0"/>
        <w:jc w:val="left"/>
        <w:rPr>
          <w:b w:val="0"/>
          <w:i/>
          <w:szCs w:val="28"/>
        </w:rPr>
      </w:pPr>
      <w:r>
        <w:rPr>
          <w:b w:val="0"/>
          <w:szCs w:val="28"/>
        </w:rPr>
        <w:t xml:space="preserve">- </w:t>
      </w:r>
      <w:r w:rsidRPr="00E618F3">
        <w:rPr>
          <w:b w:val="0"/>
          <w:szCs w:val="28"/>
        </w:rPr>
        <w:t>делать предварительный отбор источников информации:</w:t>
      </w:r>
      <w:r w:rsidRPr="00E618F3">
        <w:rPr>
          <w:b w:val="0"/>
          <w:i/>
          <w:szCs w:val="28"/>
        </w:rPr>
        <w:t xml:space="preserve"> ориентироваться</w:t>
      </w:r>
    </w:p>
    <w:p w:rsidR="00D418FE" w:rsidRPr="00E618F3" w:rsidRDefault="00D418FE" w:rsidP="00300E66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  </w:t>
      </w:r>
      <w:r w:rsidRPr="00E618F3">
        <w:rPr>
          <w:b w:val="0"/>
          <w:szCs w:val="28"/>
        </w:rPr>
        <w:t xml:space="preserve"> в учебнике (на развороте, в оглавлении, в словаре);</w:t>
      </w:r>
    </w:p>
    <w:p w:rsidR="00D418FE" w:rsidRDefault="00D418FE" w:rsidP="00300E66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E618F3">
        <w:rPr>
          <w:b w:val="0"/>
          <w:szCs w:val="28"/>
        </w:rPr>
        <w:t>добывать новые знания:</w:t>
      </w:r>
      <w:r w:rsidRPr="00E618F3">
        <w:rPr>
          <w:b w:val="0"/>
          <w:i/>
          <w:szCs w:val="28"/>
        </w:rPr>
        <w:t xml:space="preserve"> находить</w:t>
      </w:r>
      <w:r w:rsidRPr="00E618F3">
        <w:rPr>
          <w:b w:val="0"/>
          <w:szCs w:val="28"/>
        </w:rPr>
        <w:t xml:space="preserve"> </w:t>
      </w:r>
      <w:r w:rsidRPr="00E618F3">
        <w:rPr>
          <w:b w:val="0"/>
          <w:i/>
          <w:szCs w:val="28"/>
        </w:rPr>
        <w:t>ответы</w:t>
      </w:r>
      <w:r w:rsidRPr="00E618F3">
        <w:rPr>
          <w:b w:val="0"/>
          <w:szCs w:val="28"/>
        </w:rPr>
        <w:t xml:space="preserve"> на вопросы, используя учебник,</w:t>
      </w:r>
    </w:p>
    <w:p w:rsidR="00D418FE" w:rsidRDefault="00D418FE" w:rsidP="00300E66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 xml:space="preserve"> свой жизненный опыт и информацию, полученную на уроке; пользоваться</w:t>
      </w:r>
    </w:p>
    <w:p w:rsidR="00D418FE" w:rsidRPr="00E618F3" w:rsidRDefault="00D418FE" w:rsidP="00300E66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 xml:space="preserve"> памятками (даны в конце учебника); </w:t>
      </w:r>
    </w:p>
    <w:p w:rsidR="00D418FE" w:rsidRDefault="00D418FE" w:rsidP="00300E66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E618F3">
        <w:rPr>
          <w:b w:val="0"/>
          <w:szCs w:val="28"/>
        </w:rPr>
        <w:t>перерабатывать полученную информацию:</w:t>
      </w:r>
      <w:r w:rsidRPr="00E618F3">
        <w:rPr>
          <w:b w:val="0"/>
          <w:i/>
          <w:szCs w:val="28"/>
        </w:rPr>
        <w:t xml:space="preserve"> делать выводы</w:t>
      </w:r>
      <w:r w:rsidRPr="00E618F3">
        <w:rPr>
          <w:b w:val="0"/>
          <w:szCs w:val="28"/>
        </w:rPr>
        <w:t xml:space="preserve"> в результате</w:t>
      </w:r>
    </w:p>
    <w:p w:rsidR="00D418FE" w:rsidRPr="00E618F3" w:rsidRDefault="00D418FE" w:rsidP="00300E66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 xml:space="preserve"> совместной работы всего класса;</w:t>
      </w:r>
    </w:p>
    <w:p w:rsidR="00D418FE" w:rsidRDefault="00D418FE" w:rsidP="00300E66">
      <w:pPr>
        <w:pStyle w:val="3"/>
        <w:spacing w:before="0"/>
        <w:jc w:val="left"/>
        <w:rPr>
          <w:b w:val="0"/>
          <w:i/>
          <w:szCs w:val="28"/>
        </w:rPr>
      </w:pPr>
      <w:r>
        <w:rPr>
          <w:b w:val="0"/>
          <w:szCs w:val="28"/>
        </w:rPr>
        <w:t xml:space="preserve">- </w:t>
      </w:r>
      <w:r w:rsidRPr="00E618F3">
        <w:rPr>
          <w:b w:val="0"/>
          <w:szCs w:val="28"/>
        </w:rPr>
        <w:t xml:space="preserve">перерабатывать полученную информацию: </w:t>
      </w:r>
      <w:r w:rsidRPr="00E618F3">
        <w:rPr>
          <w:b w:val="0"/>
          <w:i/>
          <w:szCs w:val="28"/>
        </w:rPr>
        <w:t>сравнивать</w:t>
      </w:r>
      <w:r w:rsidRPr="00E618F3">
        <w:rPr>
          <w:b w:val="0"/>
          <w:szCs w:val="28"/>
        </w:rPr>
        <w:t xml:space="preserve"> и </w:t>
      </w:r>
      <w:r w:rsidRPr="00E618F3">
        <w:rPr>
          <w:b w:val="0"/>
          <w:i/>
          <w:szCs w:val="28"/>
        </w:rPr>
        <w:t>группировать</w:t>
      </w:r>
    </w:p>
    <w:p w:rsidR="00D418FE" w:rsidRPr="00E618F3" w:rsidRDefault="00D418FE" w:rsidP="00300E66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 </w:t>
      </w:r>
      <w:r w:rsidRPr="00E618F3">
        <w:rPr>
          <w:b w:val="0"/>
          <w:szCs w:val="28"/>
        </w:rPr>
        <w:t xml:space="preserve"> предметы и их образы;</w:t>
      </w:r>
    </w:p>
    <w:p w:rsidR="00D418FE" w:rsidRDefault="00D418FE" w:rsidP="00300E66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E618F3">
        <w:rPr>
          <w:b w:val="0"/>
          <w:szCs w:val="28"/>
        </w:rPr>
        <w:t>преобразовывать информацию из одной формы в другую – изделия,</w:t>
      </w:r>
    </w:p>
    <w:p w:rsidR="00D418FE" w:rsidRPr="00E618F3" w:rsidRDefault="00D418FE" w:rsidP="00300E66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 xml:space="preserve"> художественные образы.</w:t>
      </w:r>
    </w:p>
    <w:p w:rsidR="00D418FE" w:rsidRPr="00E618F3" w:rsidRDefault="00D418FE" w:rsidP="00E618F3">
      <w:pPr>
        <w:pStyle w:val="3"/>
        <w:spacing w:before="0"/>
        <w:ind w:firstLine="284"/>
        <w:jc w:val="left"/>
        <w:rPr>
          <w:b w:val="0"/>
          <w:i/>
          <w:szCs w:val="28"/>
          <w:u w:val="single"/>
        </w:rPr>
      </w:pPr>
      <w:r w:rsidRPr="00E618F3">
        <w:rPr>
          <w:b w:val="0"/>
          <w:szCs w:val="28"/>
        </w:rPr>
        <w:t>Средством формирования этих действий служат учебный материал и задания учебника, нацеленные на 1-ю линию развития – умение чувствовать мир, искусство.</w:t>
      </w:r>
    </w:p>
    <w:p w:rsidR="00D418FE" w:rsidRDefault="00D418FE" w:rsidP="00300E66">
      <w:pPr>
        <w:pStyle w:val="3"/>
        <w:spacing w:before="0"/>
        <w:jc w:val="left"/>
        <w:rPr>
          <w:b w:val="0"/>
          <w:i/>
          <w:szCs w:val="28"/>
        </w:rPr>
      </w:pPr>
    </w:p>
    <w:p w:rsidR="00D418FE" w:rsidRPr="00E618F3" w:rsidRDefault="00D418FE" w:rsidP="00300E66">
      <w:pPr>
        <w:pStyle w:val="3"/>
        <w:spacing w:before="0"/>
        <w:jc w:val="left"/>
        <w:rPr>
          <w:b w:val="0"/>
          <w:szCs w:val="28"/>
        </w:rPr>
      </w:pPr>
      <w:r w:rsidRPr="00300E66">
        <w:rPr>
          <w:b w:val="0"/>
          <w:i/>
          <w:szCs w:val="28"/>
          <w:u w:val="single"/>
        </w:rPr>
        <w:t>Коммуникативные УУД</w:t>
      </w:r>
    </w:p>
    <w:p w:rsidR="00D418FE" w:rsidRDefault="00D418FE" w:rsidP="00300E66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E618F3">
        <w:rPr>
          <w:b w:val="0"/>
          <w:szCs w:val="28"/>
        </w:rPr>
        <w:t>донести свою позицию до других:</w:t>
      </w:r>
      <w:r w:rsidRPr="00E618F3">
        <w:rPr>
          <w:b w:val="0"/>
          <w:i/>
          <w:szCs w:val="28"/>
        </w:rPr>
        <w:t xml:space="preserve"> оформлять</w:t>
      </w:r>
      <w:r w:rsidRPr="00E618F3">
        <w:rPr>
          <w:b w:val="0"/>
          <w:szCs w:val="28"/>
        </w:rPr>
        <w:t xml:space="preserve"> свою мысль в рисунках,</w:t>
      </w:r>
    </w:p>
    <w:p w:rsidR="00D418FE" w:rsidRPr="00E618F3" w:rsidRDefault="00D418FE" w:rsidP="00300E66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E618F3">
        <w:rPr>
          <w:b w:val="0"/>
          <w:szCs w:val="28"/>
        </w:rPr>
        <w:t xml:space="preserve"> доступных для изготовления изделиях;</w:t>
      </w:r>
    </w:p>
    <w:p w:rsidR="00D418FE" w:rsidRPr="00E618F3" w:rsidRDefault="00D418FE" w:rsidP="00300E66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E618F3">
        <w:rPr>
          <w:b w:val="0"/>
          <w:i/>
          <w:szCs w:val="28"/>
        </w:rPr>
        <w:t>слушать</w:t>
      </w:r>
      <w:r w:rsidRPr="00E618F3">
        <w:rPr>
          <w:b w:val="0"/>
          <w:szCs w:val="28"/>
        </w:rPr>
        <w:t xml:space="preserve"> и </w:t>
      </w:r>
      <w:r w:rsidRPr="00E618F3">
        <w:rPr>
          <w:b w:val="0"/>
          <w:i/>
          <w:szCs w:val="28"/>
        </w:rPr>
        <w:t>понимать</w:t>
      </w:r>
      <w:r w:rsidRPr="00E618F3">
        <w:rPr>
          <w:b w:val="0"/>
          <w:szCs w:val="28"/>
        </w:rPr>
        <w:t xml:space="preserve"> речь других.</w:t>
      </w:r>
    </w:p>
    <w:p w:rsidR="00D418FE" w:rsidRPr="00E618F3" w:rsidRDefault="00D418FE" w:rsidP="00E618F3">
      <w:pPr>
        <w:ind w:firstLine="284"/>
        <w:rPr>
          <w:rFonts w:ascii="Times New Roman" w:hAnsi="Times New Roman"/>
          <w:sz w:val="28"/>
          <w:szCs w:val="28"/>
          <w:u w:val="single"/>
          <w:lang w:val="ru-RU"/>
        </w:rPr>
      </w:pPr>
      <w:r w:rsidRPr="00E618F3">
        <w:rPr>
          <w:rFonts w:ascii="Times New Roman" w:hAnsi="Times New Roman"/>
          <w:sz w:val="28"/>
          <w:szCs w:val="28"/>
          <w:lang w:val="ru-RU"/>
        </w:rPr>
        <w:t xml:space="preserve">Средством формирования этих действий служит технология </w:t>
      </w:r>
      <w:r w:rsidRPr="00E618F3">
        <w:rPr>
          <w:rFonts w:ascii="Times New Roman" w:hAnsi="Times New Roman"/>
          <w:bCs/>
          <w:sz w:val="28"/>
          <w:szCs w:val="28"/>
          <w:lang w:val="ru-RU"/>
        </w:rPr>
        <w:t>продуктивной художественно-творческой деятельности.</w:t>
      </w:r>
      <w:r w:rsidRPr="00E618F3">
        <w:rPr>
          <w:rFonts w:ascii="Times New Roman" w:hAnsi="Times New Roman"/>
          <w:sz w:val="28"/>
          <w:szCs w:val="28"/>
          <w:lang w:val="ru-RU"/>
        </w:rPr>
        <w:t xml:space="preserve"> Совместно договариваться о правилах общения и поведения в школе и следовать им.</w:t>
      </w:r>
    </w:p>
    <w:p w:rsidR="00D418FE" w:rsidRDefault="00D418FE" w:rsidP="00300E66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418FE" w:rsidRPr="00300E66" w:rsidRDefault="00D418FE" w:rsidP="00300E66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Предметные </w:t>
      </w:r>
      <w:r w:rsidRPr="00E618F3">
        <w:rPr>
          <w:rFonts w:ascii="Times New Roman" w:hAnsi="Times New Roman"/>
          <w:b/>
          <w:sz w:val="28"/>
          <w:szCs w:val="28"/>
          <w:lang w:val="ru-RU"/>
        </w:rPr>
        <w:t xml:space="preserve"> результат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ы </w:t>
      </w:r>
      <w:r w:rsidRPr="00300E66">
        <w:rPr>
          <w:rFonts w:ascii="Times New Roman" w:hAnsi="Times New Roman"/>
          <w:sz w:val="28"/>
          <w:szCs w:val="28"/>
          <w:lang w:val="ru-RU"/>
        </w:rPr>
        <w:t>освоения учебной программы по предмету «Технология</w:t>
      </w:r>
      <w:r>
        <w:rPr>
          <w:rFonts w:ascii="Times New Roman" w:hAnsi="Times New Roman"/>
          <w:sz w:val="28"/>
          <w:szCs w:val="28"/>
          <w:lang w:val="ru-RU"/>
        </w:rPr>
        <w:t xml:space="preserve">» </w:t>
      </w:r>
      <w:r w:rsidRPr="00300E66">
        <w:rPr>
          <w:rFonts w:ascii="Times New Roman" w:hAnsi="Times New Roman"/>
          <w:sz w:val="28"/>
          <w:szCs w:val="28"/>
          <w:lang w:val="ru-RU"/>
        </w:rPr>
        <w:t xml:space="preserve"> к концу 1-го года обучения</w:t>
      </w:r>
    </w:p>
    <w:p w:rsidR="00D418FE" w:rsidRDefault="00D418FE" w:rsidP="00300E66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00E66">
      <w:pPr>
        <w:rPr>
          <w:rFonts w:ascii="Times New Roman" w:hAnsi="Times New Roman"/>
          <w:sz w:val="28"/>
          <w:szCs w:val="28"/>
          <w:lang w:val="ru-RU"/>
        </w:rPr>
      </w:pPr>
      <w:r w:rsidRPr="00E618F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0E66">
        <w:rPr>
          <w:rFonts w:ascii="Times New Roman" w:hAnsi="Times New Roman"/>
          <w:b/>
          <w:sz w:val="28"/>
          <w:szCs w:val="28"/>
          <w:u w:val="single"/>
          <w:lang w:val="ru-RU"/>
        </w:rPr>
        <w:t>Обучающиеся научатся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D418FE" w:rsidRDefault="00D418FE" w:rsidP="00300E66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рассказывать о рукотворном мире как результате труда человека, о роли трудовой деятельности в жизни человека;</w:t>
      </w:r>
    </w:p>
    <w:p w:rsidR="00D418FE" w:rsidRDefault="00D418FE" w:rsidP="00300E66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выполнять доступные действия по самообслуживанию (несложный ремонт одежды);</w:t>
      </w:r>
    </w:p>
    <w:p w:rsidR="00D418FE" w:rsidRDefault="00D418FE" w:rsidP="00300E66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использовать приобретённые знания о видах и свойствах природных и текстильных материалов, бумаги при изготовлении изделий;</w:t>
      </w:r>
    </w:p>
    <w:p w:rsidR="00D418FE" w:rsidRDefault="00D418FE" w:rsidP="00300E66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анализировать устройство изделия (под руководством учителя), определять его назначение;</w:t>
      </w:r>
    </w:p>
    <w:p w:rsidR="00D418FE" w:rsidRDefault="00D418FE" w:rsidP="00300E66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организовывать рабочее место для выполнения практической работы;</w:t>
      </w:r>
    </w:p>
    <w:p w:rsidR="00D418FE" w:rsidRDefault="00D418FE" w:rsidP="00300E66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понимать приёмы рационального и безопасного использования ручных инструментов: ножниц, швейных игл;</w:t>
      </w:r>
    </w:p>
    <w:p w:rsidR="00D418FE" w:rsidRDefault="00D418FE" w:rsidP="00300E66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экономно размечать материалы по шаблону, через копирку;</w:t>
      </w:r>
    </w:p>
    <w:p w:rsidR="00D418FE" w:rsidRDefault="00D418FE" w:rsidP="00300E66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отбирать и выполнять в зависимости от свойств освоенных материалов (природных, пластических, текстильных, бумаги) оптимальные и доступные технологические приёмы их ручной обработки;</w:t>
      </w:r>
    </w:p>
    <w:p w:rsidR="00D418FE" w:rsidRDefault="00D418FE" w:rsidP="00300E66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выполнять практическое задание с опорой на рисунок и инструкцию учителя.</w:t>
      </w:r>
    </w:p>
    <w:p w:rsidR="00D418FE" w:rsidRDefault="00D418FE" w:rsidP="00B80261">
      <w:pPr>
        <w:ind w:left="360"/>
        <w:rPr>
          <w:rFonts w:ascii="Times New Roman" w:hAnsi="Times New Roman"/>
          <w:sz w:val="28"/>
          <w:szCs w:val="28"/>
          <w:lang w:val="ru-RU"/>
        </w:rPr>
      </w:pPr>
    </w:p>
    <w:p w:rsidR="00D418FE" w:rsidRPr="00B80261" w:rsidRDefault="00D418FE" w:rsidP="00B80261">
      <w:pPr>
        <w:ind w:left="360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B80261">
        <w:rPr>
          <w:rFonts w:ascii="Times New Roman" w:hAnsi="Times New Roman"/>
          <w:b/>
          <w:sz w:val="28"/>
          <w:szCs w:val="28"/>
          <w:u w:val="single"/>
          <w:lang w:val="ru-RU"/>
        </w:rPr>
        <w:t>Обучающиеся получат возможность научиться:</w:t>
      </w:r>
    </w:p>
    <w:p w:rsidR="00D418FE" w:rsidRDefault="00D418FE" w:rsidP="00B80261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уважительно относиться к труду людей;</w:t>
      </w:r>
    </w:p>
    <w:p w:rsidR="00D418FE" w:rsidRDefault="00D418FE" w:rsidP="00B80261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выполнять практическое задание с опорой на рисунок;</w:t>
      </w:r>
    </w:p>
    <w:p w:rsidR="00D418FE" w:rsidRDefault="00D418FE" w:rsidP="00B80261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анализировать устройство изделия, определять его назначение и самостоятельно его изготавливать.</w:t>
      </w:r>
    </w:p>
    <w:p w:rsidR="00D418FE" w:rsidRDefault="00D418FE" w:rsidP="00B80261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B80261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        </w:t>
      </w:r>
      <w:r w:rsidRPr="000E0E60">
        <w:rPr>
          <w:rFonts w:ascii="Times New Roman" w:hAnsi="Times New Roman"/>
          <w:b/>
          <w:iCs/>
          <w:sz w:val="28"/>
          <w:szCs w:val="28"/>
          <w:lang w:val="ru-RU"/>
        </w:rPr>
        <w:t xml:space="preserve">Планируемые результаты </w:t>
      </w:r>
      <w:r>
        <w:rPr>
          <w:rFonts w:ascii="Times New Roman" w:hAnsi="Times New Roman"/>
          <w:b/>
          <w:sz w:val="28"/>
          <w:szCs w:val="28"/>
          <w:lang w:val="ru-RU"/>
        </w:rPr>
        <w:t>изучения курса «Технология</w:t>
      </w:r>
      <w:r w:rsidRPr="00253A9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D418FE" w:rsidRDefault="00D418FE" w:rsidP="00B80261">
      <w:pPr>
        <w:pStyle w:val="3"/>
        <w:spacing w:before="120"/>
        <w:ind w:firstLine="284"/>
        <w:jc w:val="left"/>
        <w:rPr>
          <w:szCs w:val="28"/>
        </w:rPr>
      </w:pPr>
      <w:r>
        <w:rPr>
          <w:szCs w:val="28"/>
        </w:rPr>
        <w:t xml:space="preserve">                                                 2</w:t>
      </w:r>
      <w:r w:rsidRPr="003627FF">
        <w:rPr>
          <w:szCs w:val="28"/>
        </w:rPr>
        <w:t>-й класс</w:t>
      </w:r>
    </w:p>
    <w:p w:rsidR="00D418FE" w:rsidRPr="00B80261" w:rsidRDefault="00D418FE" w:rsidP="00B80261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B80261" w:rsidRDefault="00D418FE" w:rsidP="00B80261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80261">
        <w:rPr>
          <w:rFonts w:ascii="Times New Roman" w:hAnsi="Times New Roman"/>
          <w:b/>
          <w:sz w:val="28"/>
          <w:szCs w:val="28"/>
          <w:lang w:val="ru-RU"/>
        </w:rPr>
        <w:t>Личностными результатами</w:t>
      </w:r>
      <w:r w:rsidRPr="00B80261">
        <w:rPr>
          <w:rFonts w:ascii="Times New Roman" w:hAnsi="Times New Roman"/>
          <w:sz w:val="28"/>
          <w:szCs w:val="28"/>
          <w:lang w:val="ru-RU"/>
        </w:rPr>
        <w:t xml:space="preserve"> изучения курса «Технология» во 2-м классе является формирование следующих умений: </w:t>
      </w:r>
    </w:p>
    <w:p w:rsidR="00D418FE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B80261">
        <w:rPr>
          <w:b w:val="0"/>
          <w:i/>
          <w:szCs w:val="28"/>
        </w:rPr>
        <w:t>объяснять</w:t>
      </w:r>
      <w:r w:rsidRPr="00B80261">
        <w:rPr>
          <w:b w:val="0"/>
          <w:szCs w:val="28"/>
        </w:rPr>
        <w:t xml:space="preserve"> свои чувства и ощущения от созерцаемых произведений </w:t>
      </w:r>
    </w:p>
    <w:p w:rsidR="00D418FE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 </w:t>
      </w:r>
      <w:r w:rsidRPr="00B80261">
        <w:rPr>
          <w:b w:val="0"/>
          <w:szCs w:val="28"/>
        </w:rPr>
        <w:t>искусства, объяснять своё отношение к поступкам с позиции</w:t>
      </w:r>
    </w:p>
    <w:p w:rsidR="00D418FE" w:rsidRDefault="00D418FE" w:rsidP="00B80261">
      <w:pPr>
        <w:pStyle w:val="3"/>
        <w:spacing w:before="0"/>
        <w:jc w:val="left"/>
        <w:rPr>
          <w:b w:val="0"/>
          <w:szCs w:val="28"/>
        </w:rPr>
      </w:pPr>
      <w:r w:rsidRPr="00B80261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</w:t>
      </w:r>
      <w:r w:rsidRPr="00B80261">
        <w:rPr>
          <w:b w:val="0"/>
          <w:szCs w:val="28"/>
        </w:rPr>
        <w:t>общечеловеческих нравственных ценностей, рассуждать и обсуждать их с</w:t>
      </w:r>
    </w:p>
    <w:p w:rsidR="00D418FE" w:rsidRPr="00B80261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B80261">
        <w:rPr>
          <w:b w:val="0"/>
          <w:szCs w:val="28"/>
        </w:rPr>
        <w:t xml:space="preserve"> одноклассниками;</w:t>
      </w:r>
    </w:p>
    <w:p w:rsidR="00D418FE" w:rsidRDefault="00D418FE" w:rsidP="00B80261">
      <w:pPr>
        <w:pStyle w:val="3"/>
        <w:spacing w:before="0"/>
        <w:jc w:val="left"/>
        <w:textAlignment w:val="auto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B80261">
        <w:rPr>
          <w:b w:val="0"/>
          <w:i/>
          <w:szCs w:val="28"/>
        </w:rPr>
        <w:t>объяснять</w:t>
      </w:r>
      <w:r w:rsidRPr="00B80261">
        <w:rPr>
          <w:b w:val="0"/>
          <w:szCs w:val="28"/>
        </w:rPr>
        <w:t xml:space="preserve"> свои чувства и ощущения от созерцаемых произведений</w:t>
      </w:r>
    </w:p>
    <w:p w:rsidR="00D418FE" w:rsidRDefault="00D418FE" w:rsidP="00B80261">
      <w:pPr>
        <w:pStyle w:val="3"/>
        <w:spacing w:before="0"/>
        <w:jc w:val="left"/>
        <w:textAlignment w:val="auto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B80261">
        <w:rPr>
          <w:b w:val="0"/>
          <w:szCs w:val="28"/>
        </w:rPr>
        <w:t xml:space="preserve"> искусства, объяснять своё отношение к поступкам с позиции</w:t>
      </w:r>
    </w:p>
    <w:p w:rsidR="00D418FE" w:rsidRPr="00B80261" w:rsidRDefault="00D418FE" w:rsidP="00B80261">
      <w:pPr>
        <w:pStyle w:val="3"/>
        <w:spacing w:before="0"/>
        <w:jc w:val="left"/>
        <w:textAlignment w:val="auto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B80261">
        <w:rPr>
          <w:b w:val="0"/>
          <w:szCs w:val="28"/>
        </w:rPr>
        <w:t xml:space="preserve"> общечеловеческих нравственных ценностей;</w:t>
      </w:r>
    </w:p>
    <w:p w:rsidR="00D418FE" w:rsidRDefault="00D418FE" w:rsidP="00B80261">
      <w:pPr>
        <w:pStyle w:val="3"/>
        <w:spacing w:before="0"/>
        <w:jc w:val="left"/>
        <w:rPr>
          <w:b w:val="0"/>
          <w:iCs/>
          <w:szCs w:val="28"/>
        </w:rPr>
      </w:pPr>
      <w:r>
        <w:rPr>
          <w:b w:val="0"/>
          <w:szCs w:val="28"/>
        </w:rPr>
        <w:t xml:space="preserve">- </w:t>
      </w:r>
      <w:r w:rsidRPr="00B80261">
        <w:rPr>
          <w:b w:val="0"/>
          <w:szCs w:val="28"/>
        </w:rPr>
        <w:t xml:space="preserve">самостоятельно </w:t>
      </w:r>
      <w:r w:rsidRPr="00B80261">
        <w:rPr>
          <w:b w:val="0"/>
          <w:i/>
          <w:szCs w:val="28"/>
        </w:rPr>
        <w:t>определять</w:t>
      </w:r>
      <w:r w:rsidRPr="00B80261">
        <w:rPr>
          <w:b w:val="0"/>
          <w:szCs w:val="28"/>
        </w:rPr>
        <w:t xml:space="preserve"> и </w:t>
      </w:r>
      <w:r w:rsidRPr="00B80261">
        <w:rPr>
          <w:b w:val="0"/>
          <w:i/>
          <w:szCs w:val="28"/>
        </w:rPr>
        <w:t>высказывать</w:t>
      </w:r>
      <w:r w:rsidRPr="00B80261">
        <w:rPr>
          <w:b w:val="0"/>
          <w:szCs w:val="28"/>
        </w:rPr>
        <w:t xml:space="preserve"> </w:t>
      </w:r>
      <w:r w:rsidRPr="00B80261">
        <w:rPr>
          <w:b w:val="0"/>
          <w:iCs/>
          <w:szCs w:val="28"/>
        </w:rPr>
        <w:t xml:space="preserve">свои чувства и ощущения, </w:t>
      </w:r>
    </w:p>
    <w:p w:rsidR="00D418FE" w:rsidRDefault="00D418FE" w:rsidP="00B80261">
      <w:pPr>
        <w:pStyle w:val="3"/>
        <w:spacing w:before="0"/>
        <w:jc w:val="left"/>
        <w:rPr>
          <w:b w:val="0"/>
          <w:iCs/>
          <w:szCs w:val="28"/>
        </w:rPr>
      </w:pPr>
      <w:r>
        <w:rPr>
          <w:b w:val="0"/>
          <w:iCs/>
          <w:szCs w:val="28"/>
        </w:rPr>
        <w:t xml:space="preserve">  </w:t>
      </w:r>
      <w:r w:rsidRPr="00B80261">
        <w:rPr>
          <w:b w:val="0"/>
          <w:iCs/>
          <w:szCs w:val="28"/>
        </w:rPr>
        <w:t>возникающие в результате созерцания, рассуждения, обсуждения</w:t>
      </w:r>
    </w:p>
    <w:p w:rsidR="00D418FE" w:rsidRDefault="00D418FE" w:rsidP="00B80261">
      <w:pPr>
        <w:pStyle w:val="3"/>
        <w:spacing w:before="0"/>
        <w:jc w:val="left"/>
        <w:rPr>
          <w:b w:val="0"/>
          <w:iCs/>
          <w:szCs w:val="28"/>
        </w:rPr>
      </w:pPr>
      <w:r>
        <w:rPr>
          <w:b w:val="0"/>
          <w:iCs/>
          <w:szCs w:val="28"/>
        </w:rPr>
        <w:t xml:space="preserve"> </w:t>
      </w:r>
      <w:r w:rsidRPr="00B80261">
        <w:rPr>
          <w:b w:val="0"/>
          <w:iCs/>
          <w:szCs w:val="28"/>
        </w:rPr>
        <w:t xml:space="preserve"> наблюдаемых объектов, результатов трудовой деятельности человека-</w:t>
      </w:r>
    </w:p>
    <w:p w:rsidR="00D418FE" w:rsidRPr="00B80261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Cs/>
          <w:szCs w:val="28"/>
        </w:rPr>
        <w:t xml:space="preserve">  </w:t>
      </w:r>
      <w:r w:rsidRPr="00B80261">
        <w:rPr>
          <w:b w:val="0"/>
          <w:iCs/>
          <w:szCs w:val="28"/>
        </w:rPr>
        <w:t>мастера;</w:t>
      </w:r>
    </w:p>
    <w:p w:rsidR="00D418FE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B80261">
        <w:rPr>
          <w:b w:val="0"/>
          <w:szCs w:val="28"/>
        </w:rPr>
        <w:t>в предложенных ситуациях, опираясь на общие для всех простые правила</w:t>
      </w:r>
    </w:p>
    <w:p w:rsidR="00D418FE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B80261">
        <w:rPr>
          <w:b w:val="0"/>
          <w:szCs w:val="28"/>
        </w:rPr>
        <w:t xml:space="preserve"> поведения, </w:t>
      </w:r>
      <w:r w:rsidRPr="00B80261">
        <w:rPr>
          <w:b w:val="0"/>
          <w:i/>
          <w:szCs w:val="28"/>
        </w:rPr>
        <w:t>делать выбор</w:t>
      </w:r>
      <w:r w:rsidRPr="00B80261">
        <w:rPr>
          <w:b w:val="0"/>
          <w:szCs w:val="28"/>
        </w:rPr>
        <w:t xml:space="preserve">, какое мнение принять (своё или другое, </w:t>
      </w:r>
    </w:p>
    <w:p w:rsidR="00D418FE" w:rsidRPr="00B80261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 </w:t>
      </w:r>
      <w:r w:rsidRPr="00B80261">
        <w:rPr>
          <w:b w:val="0"/>
          <w:szCs w:val="28"/>
        </w:rPr>
        <w:t>высказанное в ходе обсуждения).</w:t>
      </w:r>
    </w:p>
    <w:p w:rsidR="00D418FE" w:rsidRPr="00B80261" w:rsidRDefault="00D418FE" w:rsidP="00B80261">
      <w:pPr>
        <w:ind w:firstLine="284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B80261">
        <w:rPr>
          <w:rFonts w:ascii="Times New Roman" w:hAnsi="Times New Roman"/>
          <w:sz w:val="28"/>
          <w:szCs w:val="28"/>
          <w:lang w:val="ru-RU"/>
        </w:rPr>
        <w:t xml:space="preserve"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</w:t>
      </w:r>
      <w:r w:rsidRPr="00B80261">
        <w:rPr>
          <w:rFonts w:ascii="Times New Roman" w:hAnsi="Times New Roman"/>
          <w:bCs/>
          <w:sz w:val="28"/>
          <w:szCs w:val="28"/>
          <w:lang w:val="ru-RU"/>
        </w:rPr>
        <w:t>миру, событиям, поступкам людей.</w:t>
      </w:r>
    </w:p>
    <w:p w:rsidR="00D418FE" w:rsidRDefault="00D418FE" w:rsidP="00B80261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D418FE" w:rsidRPr="00B80261" w:rsidRDefault="00D418FE" w:rsidP="00B80261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80261">
        <w:rPr>
          <w:rFonts w:ascii="Times New Roman" w:hAnsi="Times New Roman"/>
          <w:b/>
          <w:sz w:val="28"/>
          <w:szCs w:val="28"/>
          <w:lang w:val="ru-RU"/>
        </w:rPr>
        <w:t>Метапредметными результатами</w:t>
      </w:r>
      <w:r w:rsidRPr="00B80261">
        <w:rPr>
          <w:rFonts w:ascii="Times New Roman" w:hAnsi="Times New Roman"/>
          <w:sz w:val="28"/>
          <w:szCs w:val="28"/>
          <w:lang w:val="ru-RU"/>
        </w:rPr>
        <w:t xml:space="preserve"> изучения курса «Технология» во 2-м классе является формирование следующих универсальных учебных действий. </w:t>
      </w:r>
    </w:p>
    <w:p w:rsidR="00D418FE" w:rsidRPr="00B80261" w:rsidRDefault="00D418FE" w:rsidP="00B80261">
      <w:pPr>
        <w:pStyle w:val="3"/>
        <w:spacing w:before="0"/>
        <w:jc w:val="both"/>
        <w:rPr>
          <w:b w:val="0"/>
          <w:szCs w:val="28"/>
          <w:u w:val="single"/>
        </w:rPr>
      </w:pPr>
      <w:r w:rsidRPr="00B80261">
        <w:rPr>
          <w:b w:val="0"/>
          <w:i/>
          <w:szCs w:val="28"/>
          <w:u w:val="single"/>
        </w:rPr>
        <w:t>Регулятивные УУД</w:t>
      </w:r>
    </w:p>
    <w:p w:rsidR="00D418FE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B80261">
        <w:rPr>
          <w:b w:val="0"/>
          <w:i/>
          <w:szCs w:val="28"/>
        </w:rPr>
        <w:t>определять</w:t>
      </w:r>
      <w:r w:rsidRPr="00B80261">
        <w:rPr>
          <w:b w:val="0"/>
          <w:szCs w:val="28"/>
        </w:rPr>
        <w:t xml:space="preserve"> цель деятельности на уроке с помощью учителя и</w:t>
      </w:r>
    </w:p>
    <w:p w:rsidR="00D418FE" w:rsidRPr="00B80261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B80261">
        <w:rPr>
          <w:b w:val="0"/>
          <w:szCs w:val="28"/>
        </w:rPr>
        <w:t xml:space="preserve"> самостоятельно; </w:t>
      </w:r>
    </w:p>
    <w:p w:rsidR="00D418FE" w:rsidRDefault="00D418FE" w:rsidP="00B80261">
      <w:pPr>
        <w:pStyle w:val="3"/>
        <w:spacing w:before="0"/>
        <w:jc w:val="left"/>
        <w:rPr>
          <w:b w:val="0"/>
          <w:i/>
          <w:szCs w:val="28"/>
        </w:rPr>
      </w:pPr>
      <w:r>
        <w:rPr>
          <w:b w:val="0"/>
          <w:szCs w:val="28"/>
        </w:rPr>
        <w:t xml:space="preserve">- </w:t>
      </w:r>
      <w:r w:rsidRPr="00B80261">
        <w:rPr>
          <w:b w:val="0"/>
          <w:szCs w:val="28"/>
        </w:rPr>
        <w:t xml:space="preserve">учиться совместно с учителем выявлять и </w:t>
      </w:r>
      <w:r w:rsidRPr="00B80261">
        <w:rPr>
          <w:b w:val="0"/>
          <w:i/>
          <w:szCs w:val="28"/>
        </w:rPr>
        <w:t>формулировать</w:t>
      </w:r>
      <w:r w:rsidRPr="00B80261">
        <w:rPr>
          <w:b w:val="0"/>
          <w:szCs w:val="28"/>
        </w:rPr>
        <w:t xml:space="preserve"> </w:t>
      </w:r>
      <w:r w:rsidRPr="00B80261">
        <w:rPr>
          <w:b w:val="0"/>
          <w:i/>
          <w:szCs w:val="28"/>
        </w:rPr>
        <w:t>учебную</w:t>
      </w:r>
    </w:p>
    <w:p w:rsidR="00D418FE" w:rsidRPr="00B80261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 </w:t>
      </w:r>
      <w:r w:rsidRPr="00B80261">
        <w:rPr>
          <w:b w:val="0"/>
          <w:szCs w:val="28"/>
        </w:rPr>
        <w:t xml:space="preserve"> </w:t>
      </w:r>
      <w:r w:rsidRPr="00B80261">
        <w:rPr>
          <w:b w:val="0"/>
          <w:i/>
          <w:szCs w:val="28"/>
        </w:rPr>
        <w:t>проблему</w:t>
      </w:r>
      <w:r w:rsidRPr="00B80261">
        <w:rPr>
          <w:b w:val="0"/>
          <w:szCs w:val="28"/>
        </w:rPr>
        <w:t xml:space="preserve"> (в ходе анализа предъявляемых заданий, образцов изделий);</w:t>
      </w:r>
    </w:p>
    <w:p w:rsidR="00D418FE" w:rsidRPr="00B80261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B80261">
        <w:rPr>
          <w:b w:val="0"/>
          <w:szCs w:val="28"/>
        </w:rPr>
        <w:t xml:space="preserve">учиться </w:t>
      </w:r>
      <w:r w:rsidRPr="00B80261">
        <w:rPr>
          <w:b w:val="0"/>
          <w:i/>
          <w:szCs w:val="28"/>
        </w:rPr>
        <w:t>планировать</w:t>
      </w:r>
      <w:r w:rsidRPr="00B80261">
        <w:rPr>
          <w:b w:val="0"/>
          <w:szCs w:val="28"/>
        </w:rPr>
        <w:t xml:space="preserve"> практическую деятельность на уроке; </w:t>
      </w:r>
    </w:p>
    <w:p w:rsidR="00D418FE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B80261">
        <w:rPr>
          <w:b w:val="0"/>
          <w:szCs w:val="28"/>
        </w:rPr>
        <w:t xml:space="preserve">с помощью учителя </w:t>
      </w:r>
      <w:r w:rsidRPr="00B80261">
        <w:rPr>
          <w:b w:val="0"/>
          <w:i/>
          <w:iCs/>
          <w:szCs w:val="28"/>
        </w:rPr>
        <w:t>отбирать</w:t>
      </w:r>
      <w:r w:rsidRPr="00B80261">
        <w:rPr>
          <w:b w:val="0"/>
          <w:szCs w:val="28"/>
        </w:rPr>
        <w:t xml:space="preserve"> наиболее подходящие для выполнения </w:t>
      </w:r>
    </w:p>
    <w:p w:rsidR="00D418FE" w:rsidRPr="00B80261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 </w:t>
      </w:r>
      <w:r w:rsidRPr="00B80261">
        <w:rPr>
          <w:b w:val="0"/>
          <w:szCs w:val="28"/>
        </w:rPr>
        <w:t>задания материалы и инструменты;</w:t>
      </w:r>
    </w:p>
    <w:p w:rsidR="00D418FE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B80261">
        <w:rPr>
          <w:b w:val="0"/>
          <w:i/>
          <w:szCs w:val="28"/>
        </w:rPr>
        <w:t>учиться предлагать</w:t>
      </w:r>
      <w:r w:rsidRPr="00B80261">
        <w:rPr>
          <w:b w:val="0"/>
          <w:szCs w:val="28"/>
        </w:rPr>
        <w:t xml:space="preserve"> свои конструкторско-технологические приёмы и</w:t>
      </w:r>
    </w:p>
    <w:p w:rsidR="00D418FE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B80261">
        <w:rPr>
          <w:b w:val="0"/>
          <w:szCs w:val="28"/>
        </w:rPr>
        <w:t xml:space="preserve"> способы выполнения отдельных этапов изготовления изделий (на основе</w:t>
      </w:r>
    </w:p>
    <w:p w:rsidR="00D418FE" w:rsidRPr="00B80261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B80261">
        <w:rPr>
          <w:b w:val="0"/>
          <w:szCs w:val="28"/>
        </w:rPr>
        <w:t xml:space="preserve"> продуктивных заданий в учебнике);</w:t>
      </w:r>
    </w:p>
    <w:p w:rsidR="00D418FE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B80261">
        <w:rPr>
          <w:b w:val="0"/>
          <w:szCs w:val="28"/>
        </w:rPr>
        <w:t xml:space="preserve">работая по совместно составленному плану, </w:t>
      </w:r>
      <w:r w:rsidRPr="00B80261">
        <w:rPr>
          <w:b w:val="0"/>
          <w:i/>
          <w:szCs w:val="28"/>
        </w:rPr>
        <w:t>использовать</w:t>
      </w:r>
      <w:r w:rsidRPr="00B80261">
        <w:rPr>
          <w:b w:val="0"/>
          <w:szCs w:val="28"/>
        </w:rPr>
        <w:t xml:space="preserve"> необходимые</w:t>
      </w:r>
    </w:p>
    <w:p w:rsidR="00D418FE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B80261">
        <w:rPr>
          <w:b w:val="0"/>
          <w:szCs w:val="28"/>
        </w:rPr>
        <w:t xml:space="preserve"> средства (рисунки, инструкционные карты, приспособления и </w:t>
      </w:r>
    </w:p>
    <w:p w:rsidR="00D418FE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 </w:t>
      </w:r>
      <w:r w:rsidRPr="00B80261">
        <w:rPr>
          <w:b w:val="0"/>
          <w:szCs w:val="28"/>
        </w:rPr>
        <w:t>инструменты), осуществлять контрол</w:t>
      </w:r>
      <w:r>
        <w:rPr>
          <w:b w:val="0"/>
          <w:szCs w:val="28"/>
        </w:rPr>
        <w:t xml:space="preserve">ь точности выполнения операций </w:t>
      </w:r>
      <w:r w:rsidRPr="00B80261">
        <w:rPr>
          <w:b w:val="0"/>
          <w:szCs w:val="28"/>
        </w:rPr>
        <w:t xml:space="preserve">с </w:t>
      </w:r>
    </w:p>
    <w:p w:rsidR="00D418FE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 </w:t>
      </w:r>
      <w:r w:rsidRPr="00B80261">
        <w:rPr>
          <w:b w:val="0"/>
          <w:szCs w:val="28"/>
        </w:rPr>
        <w:t>помощью сложных по конфигурации шаблонов, чертежных инструменто</w:t>
      </w:r>
      <w:r>
        <w:rPr>
          <w:b w:val="0"/>
          <w:szCs w:val="28"/>
        </w:rPr>
        <w:t>в</w:t>
      </w:r>
    </w:p>
    <w:p w:rsidR="00D418FE" w:rsidRDefault="00D418FE" w:rsidP="00B80261">
      <w:pPr>
        <w:pStyle w:val="3"/>
        <w:spacing w:before="0"/>
        <w:jc w:val="left"/>
        <w:rPr>
          <w:b w:val="0"/>
          <w:bCs/>
          <w:szCs w:val="28"/>
        </w:rPr>
      </w:pPr>
      <w:r w:rsidRPr="00B80261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(с</w:t>
      </w:r>
      <w:r w:rsidRPr="00B80261">
        <w:rPr>
          <w:b w:val="0"/>
          <w:szCs w:val="28"/>
        </w:rPr>
        <w:t xml:space="preserve">редством формирования этих действий служит технология </w:t>
      </w:r>
      <w:r>
        <w:rPr>
          <w:b w:val="0"/>
          <w:bCs/>
          <w:szCs w:val="28"/>
        </w:rPr>
        <w:t>продуктивно</w:t>
      </w:r>
    </w:p>
    <w:p w:rsidR="00D418FE" w:rsidRPr="00B80261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bCs/>
          <w:szCs w:val="28"/>
        </w:rPr>
        <w:t xml:space="preserve">  </w:t>
      </w:r>
      <w:r w:rsidRPr="00B80261">
        <w:rPr>
          <w:b w:val="0"/>
          <w:bCs/>
          <w:szCs w:val="28"/>
        </w:rPr>
        <w:t xml:space="preserve"> художествен</w:t>
      </w:r>
      <w:r>
        <w:rPr>
          <w:b w:val="0"/>
          <w:bCs/>
          <w:szCs w:val="28"/>
        </w:rPr>
        <w:t>но-творческой деятельности)</w:t>
      </w:r>
      <w:r w:rsidRPr="00B80261">
        <w:rPr>
          <w:b w:val="0"/>
          <w:szCs w:val="28"/>
        </w:rPr>
        <w:t>;</w:t>
      </w:r>
    </w:p>
    <w:p w:rsidR="00D418FE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B80261">
        <w:rPr>
          <w:b w:val="0"/>
          <w:i/>
          <w:szCs w:val="28"/>
        </w:rPr>
        <w:t>определять</w:t>
      </w:r>
      <w:r w:rsidRPr="00B80261">
        <w:rPr>
          <w:b w:val="0"/>
          <w:szCs w:val="28"/>
        </w:rPr>
        <w:t xml:space="preserve"> успешность выполнения своего задания в диалоге с учителем</w:t>
      </w:r>
    </w:p>
    <w:p w:rsidR="00D418FE" w:rsidRDefault="00D418FE" w:rsidP="00B80261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 (с</w:t>
      </w:r>
      <w:r w:rsidRPr="00B80261">
        <w:rPr>
          <w:b w:val="0"/>
          <w:szCs w:val="28"/>
        </w:rPr>
        <w:t>редством формирования этих действий служит технология оценки</w:t>
      </w:r>
    </w:p>
    <w:p w:rsidR="00D418FE" w:rsidRPr="00B80261" w:rsidRDefault="00D418FE" w:rsidP="00B80261">
      <w:pPr>
        <w:pStyle w:val="3"/>
        <w:spacing w:before="0"/>
        <w:jc w:val="left"/>
        <w:rPr>
          <w:b w:val="0"/>
          <w:i/>
          <w:szCs w:val="28"/>
          <w:u w:val="single"/>
        </w:rPr>
      </w:pPr>
      <w:r>
        <w:rPr>
          <w:b w:val="0"/>
          <w:szCs w:val="28"/>
        </w:rPr>
        <w:t xml:space="preserve">  </w:t>
      </w:r>
      <w:r w:rsidRPr="00B80261">
        <w:rPr>
          <w:b w:val="0"/>
          <w:szCs w:val="28"/>
        </w:rPr>
        <w:t xml:space="preserve"> учебных успехов</w:t>
      </w:r>
      <w:r>
        <w:rPr>
          <w:b w:val="0"/>
          <w:szCs w:val="28"/>
        </w:rPr>
        <w:t>).</w:t>
      </w:r>
    </w:p>
    <w:p w:rsidR="00D418FE" w:rsidRPr="00B80261" w:rsidRDefault="00D418FE" w:rsidP="00B80261">
      <w:pPr>
        <w:pStyle w:val="3"/>
        <w:spacing w:before="0"/>
        <w:jc w:val="both"/>
        <w:rPr>
          <w:b w:val="0"/>
          <w:szCs w:val="28"/>
        </w:rPr>
      </w:pPr>
    </w:p>
    <w:p w:rsidR="00D418FE" w:rsidRPr="00C720B8" w:rsidRDefault="00D418FE" w:rsidP="00B80261">
      <w:pPr>
        <w:pStyle w:val="3"/>
        <w:spacing w:before="0"/>
        <w:jc w:val="both"/>
        <w:rPr>
          <w:b w:val="0"/>
          <w:szCs w:val="28"/>
          <w:u w:val="single"/>
        </w:rPr>
      </w:pPr>
      <w:r w:rsidRPr="00C720B8">
        <w:rPr>
          <w:b w:val="0"/>
          <w:i/>
          <w:szCs w:val="28"/>
          <w:u w:val="single"/>
        </w:rPr>
        <w:t>Познавательные УУД</w:t>
      </w:r>
    </w:p>
    <w:p w:rsidR="00D418FE" w:rsidRDefault="00D418FE" w:rsidP="00C720B8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B80261">
        <w:rPr>
          <w:b w:val="0"/>
          <w:szCs w:val="28"/>
        </w:rPr>
        <w:t xml:space="preserve">ориентироваться в своей системе знаний и умений: </w:t>
      </w:r>
      <w:r w:rsidRPr="00B80261">
        <w:rPr>
          <w:b w:val="0"/>
          <w:i/>
          <w:szCs w:val="28"/>
        </w:rPr>
        <w:t>понимать</w:t>
      </w:r>
      <w:r w:rsidRPr="00B80261">
        <w:rPr>
          <w:b w:val="0"/>
          <w:szCs w:val="28"/>
        </w:rPr>
        <w:t>, что нужно</w:t>
      </w:r>
    </w:p>
    <w:p w:rsidR="00D418FE" w:rsidRDefault="00D418FE" w:rsidP="00C720B8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B80261">
        <w:rPr>
          <w:b w:val="0"/>
          <w:szCs w:val="28"/>
        </w:rPr>
        <w:t xml:space="preserve"> использовать пробно-поисковые практические упражнения для открытия</w:t>
      </w:r>
    </w:p>
    <w:p w:rsidR="00D418FE" w:rsidRPr="00B80261" w:rsidRDefault="00D418FE" w:rsidP="00C720B8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B80261">
        <w:rPr>
          <w:b w:val="0"/>
          <w:szCs w:val="28"/>
        </w:rPr>
        <w:t xml:space="preserve"> нового знания и умения;</w:t>
      </w:r>
    </w:p>
    <w:p w:rsidR="00D418FE" w:rsidRDefault="00D418FE" w:rsidP="00C720B8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B80261">
        <w:rPr>
          <w:b w:val="0"/>
          <w:szCs w:val="28"/>
        </w:rPr>
        <w:t xml:space="preserve">добывать новые знания: </w:t>
      </w:r>
      <w:r w:rsidRPr="00B80261">
        <w:rPr>
          <w:b w:val="0"/>
          <w:i/>
          <w:szCs w:val="28"/>
        </w:rPr>
        <w:t>находить</w:t>
      </w:r>
      <w:r w:rsidRPr="00B80261">
        <w:rPr>
          <w:b w:val="0"/>
          <w:szCs w:val="28"/>
        </w:rPr>
        <w:t xml:space="preserve"> необходимую информацию как в</w:t>
      </w:r>
    </w:p>
    <w:p w:rsidR="00D418FE" w:rsidRDefault="00D418FE" w:rsidP="00C720B8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B80261">
        <w:rPr>
          <w:b w:val="0"/>
          <w:szCs w:val="28"/>
        </w:rPr>
        <w:t xml:space="preserve"> учебнике, так и в предложенных учителем словарях и энциклопедиях (в</w:t>
      </w:r>
    </w:p>
    <w:p w:rsidR="00D418FE" w:rsidRPr="00B80261" w:rsidRDefault="00D418FE" w:rsidP="00C720B8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B80261">
        <w:rPr>
          <w:b w:val="0"/>
          <w:szCs w:val="28"/>
        </w:rPr>
        <w:t xml:space="preserve"> учебнике 2-го класса для этого предусмотрен словарь терминов);</w:t>
      </w:r>
    </w:p>
    <w:p w:rsidR="00D418FE" w:rsidRDefault="00D418FE" w:rsidP="00C720B8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B80261">
        <w:rPr>
          <w:b w:val="0"/>
          <w:szCs w:val="28"/>
        </w:rPr>
        <w:t xml:space="preserve">перерабатывать полученную информацию: </w:t>
      </w:r>
      <w:r w:rsidRPr="00B80261">
        <w:rPr>
          <w:b w:val="0"/>
          <w:i/>
          <w:szCs w:val="28"/>
        </w:rPr>
        <w:t>наблюдать</w:t>
      </w:r>
      <w:r w:rsidRPr="00B80261">
        <w:rPr>
          <w:b w:val="0"/>
          <w:szCs w:val="28"/>
        </w:rPr>
        <w:t xml:space="preserve"> и самостоятельно</w:t>
      </w:r>
    </w:p>
    <w:p w:rsidR="00D418FE" w:rsidRPr="00B80261" w:rsidRDefault="00D418FE" w:rsidP="00C720B8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B80261">
        <w:rPr>
          <w:b w:val="0"/>
          <w:szCs w:val="28"/>
        </w:rPr>
        <w:t xml:space="preserve"> </w:t>
      </w:r>
      <w:r w:rsidRPr="00B80261">
        <w:rPr>
          <w:b w:val="0"/>
          <w:i/>
          <w:szCs w:val="28"/>
        </w:rPr>
        <w:t>делать</w:t>
      </w:r>
      <w:r w:rsidRPr="00B80261">
        <w:rPr>
          <w:b w:val="0"/>
          <w:szCs w:val="28"/>
        </w:rPr>
        <w:t xml:space="preserve"> простейшие обобщения и </w:t>
      </w:r>
      <w:r w:rsidRPr="00B80261">
        <w:rPr>
          <w:b w:val="0"/>
          <w:i/>
          <w:szCs w:val="28"/>
        </w:rPr>
        <w:t>выводы</w:t>
      </w:r>
      <w:r w:rsidRPr="00B80261">
        <w:rPr>
          <w:b w:val="0"/>
          <w:szCs w:val="28"/>
        </w:rPr>
        <w:t>.</w:t>
      </w:r>
    </w:p>
    <w:p w:rsidR="00D418FE" w:rsidRPr="00B80261" w:rsidRDefault="00D418FE" w:rsidP="00C720B8">
      <w:pPr>
        <w:pStyle w:val="3"/>
        <w:spacing w:before="0"/>
        <w:ind w:firstLine="284"/>
        <w:jc w:val="left"/>
        <w:rPr>
          <w:b w:val="0"/>
          <w:i/>
          <w:szCs w:val="28"/>
          <w:u w:val="single"/>
        </w:rPr>
      </w:pPr>
      <w:r w:rsidRPr="00B80261">
        <w:rPr>
          <w:b w:val="0"/>
          <w:szCs w:val="28"/>
        </w:rPr>
        <w:t>Средством формирования этих действий служат учебный материал и задания учебника, нацеленные на 1-ю линию развития – чувствовать мир, искусство.</w:t>
      </w:r>
    </w:p>
    <w:p w:rsidR="00D418FE" w:rsidRDefault="00D418FE" w:rsidP="00C720B8">
      <w:pPr>
        <w:pStyle w:val="3"/>
        <w:spacing w:before="0"/>
        <w:jc w:val="left"/>
        <w:rPr>
          <w:b w:val="0"/>
          <w:i/>
          <w:szCs w:val="28"/>
        </w:rPr>
      </w:pPr>
    </w:p>
    <w:p w:rsidR="00D418FE" w:rsidRPr="00C720B8" w:rsidRDefault="00D418FE" w:rsidP="00C720B8">
      <w:pPr>
        <w:pStyle w:val="3"/>
        <w:spacing w:before="0"/>
        <w:jc w:val="left"/>
        <w:rPr>
          <w:b w:val="0"/>
          <w:szCs w:val="28"/>
          <w:u w:val="single"/>
        </w:rPr>
      </w:pPr>
      <w:r w:rsidRPr="00C720B8">
        <w:rPr>
          <w:b w:val="0"/>
          <w:i/>
          <w:szCs w:val="28"/>
          <w:u w:val="single"/>
        </w:rPr>
        <w:t>Коммуникативные УУД</w:t>
      </w:r>
    </w:p>
    <w:p w:rsidR="00D418FE" w:rsidRDefault="00D418FE" w:rsidP="00C720B8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B80261">
        <w:rPr>
          <w:b w:val="0"/>
          <w:szCs w:val="28"/>
        </w:rPr>
        <w:t>донести свою позицию до других:</w:t>
      </w:r>
      <w:r w:rsidRPr="00B80261">
        <w:rPr>
          <w:b w:val="0"/>
          <w:i/>
          <w:szCs w:val="28"/>
        </w:rPr>
        <w:t xml:space="preserve"> оформлять</w:t>
      </w:r>
      <w:r w:rsidRPr="00B80261">
        <w:rPr>
          <w:b w:val="0"/>
          <w:szCs w:val="28"/>
        </w:rPr>
        <w:t xml:space="preserve"> свою мысль в устной и</w:t>
      </w:r>
    </w:p>
    <w:p w:rsidR="00D418FE" w:rsidRPr="00B80261" w:rsidRDefault="00D418FE" w:rsidP="00C720B8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B80261">
        <w:rPr>
          <w:b w:val="0"/>
          <w:szCs w:val="28"/>
        </w:rPr>
        <w:t xml:space="preserve"> письменной речи (на уровне одного предложения или небольшого текста);</w:t>
      </w:r>
    </w:p>
    <w:p w:rsidR="00D418FE" w:rsidRPr="00B80261" w:rsidRDefault="00D418FE" w:rsidP="00C720B8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B80261">
        <w:rPr>
          <w:b w:val="0"/>
          <w:i/>
          <w:szCs w:val="28"/>
        </w:rPr>
        <w:t>слушать</w:t>
      </w:r>
      <w:r w:rsidRPr="00B80261">
        <w:rPr>
          <w:b w:val="0"/>
          <w:szCs w:val="28"/>
        </w:rPr>
        <w:t xml:space="preserve"> и </w:t>
      </w:r>
      <w:r w:rsidRPr="00B80261">
        <w:rPr>
          <w:b w:val="0"/>
          <w:i/>
          <w:szCs w:val="28"/>
        </w:rPr>
        <w:t>понимать</w:t>
      </w:r>
      <w:r w:rsidRPr="00B80261">
        <w:rPr>
          <w:b w:val="0"/>
          <w:szCs w:val="28"/>
        </w:rPr>
        <w:t xml:space="preserve"> речь других;</w:t>
      </w:r>
    </w:p>
    <w:p w:rsidR="00D418FE" w:rsidRDefault="00D418FE" w:rsidP="00C720B8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B80261">
        <w:rPr>
          <w:b w:val="0"/>
          <w:i/>
          <w:szCs w:val="28"/>
        </w:rPr>
        <w:t>вступать</w:t>
      </w:r>
      <w:r w:rsidRPr="00B80261">
        <w:rPr>
          <w:b w:val="0"/>
          <w:szCs w:val="28"/>
        </w:rPr>
        <w:t xml:space="preserve"> в беседу и обсуждение на уроке и в жизни</w:t>
      </w:r>
      <w:r>
        <w:rPr>
          <w:b w:val="0"/>
          <w:szCs w:val="28"/>
        </w:rPr>
        <w:t xml:space="preserve"> (с</w:t>
      </w:r>
      <w:r w:rsidRPr="00B80261">
        <w:rPr>
          <w:b w:val="0"/>
          <w:szCs w:val="28"/>
        </w:rPr>
        <w:t>редством</w:t>
      </w:r>
    </w:p>
    <w:p w:rsidR="00D418FE" w:rsidRDefault="00D418FE" w:rsidP="00C720B8">
      <w:pPr>
        <w:pStyle w:val="3"/>
        <w:spacing w:before="0"/>
        <w:jc w:val="left"/>
        <w:rPr>
          <w:b w:val="0"/>
          <w:bCs/>
          <w:szCs w:val="28"/>
        </w:rPr>
      </w:pPr>
      <w:r>
        <w:rPr>
          <w:b w:val="0"/>
          <w:szCs w:val="28"/>
        </w:rPr>
        <w:t xml:space="preserve"> </w:t>
      </w:r>
      <w:r w:rsidRPr="00B80261">
        <w:rPr>
          <w:b w:val="0"/>
          <w:szCs w:val="28"/>
        </w:rPr>
        <w:t xml:space="preserve"> формирования этих действий служит технология </w:t>
      </w:r>
      <w:r w:rsidRPr="00B80261">
        <w:rPr>
          <w:b w:val="0"/>
          <w:bCs/>
          <w:szCs w:val="28"/>
        </w:rPr>
        <w:t>продуктивной</w:t>
      </w:r>
    </w:p>
    <w:p w:rsidR="00D418FE" w:rsidRPr="00B80261" w:rsidRDefault="00D418FE" w:rsidP="00C720B8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bCs/>
          <w:szCs w:val="28"/>
        </w:rPr>
        <w:t xml:space="preserve"> </w:t>
      </w:r>
      <w:r w:rsidRPr="00B80261">
        <w:rPr>
          <w:b w:val="0"/>
          <w:bCs/>
          <w:szCs w:val="28"/>
        </w:rPr>
        <w:t xml:space="preserve"> художествен</w:t>
      </w:r>
      <w:r>
        <w:rPr>
          <w:b w:val="0"/>
          <w:bCs/>
          <w:szCs w:val="28"/>
        </w:rPr>
        <w:t>но-творческой деятельности)</w:t>
      </w:r>
      <w:r w:rsidRPr="00B80261">
        <w:rPr>
          <w:b w:val="0"/>
          <w:szCs w:val="28"/>
        </w:rPr>
        <w:t xml:space="preserve">; </w:t>
      </w:r>
    </w:p>
    <w:p w:rsidR="00D418FE" w:rsidRPr="00B80261" w:rsidRDefault="00D418FE" w:rsidP="00C720B8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B80261">
        <w:rPr>
          <w:b w:val="0"/>
          <w:szCs w:val="28"/>
        </w:rPr>
        <w:t>договариваться сообща;</w:t>
      </w:r>
    </w:p>
    <w:p w:rsidR="00D418FE" w:rsidRDefault="00D418FE" w:rsidP="00C720B8">
      <w:pPr>
        <w:rPr>
          <w:rFonts w:ascii="Times New Roman" w:hAnsi="Times New Roman"/>
          <w:sz w:val="28"/>
          <w:szCs w:val="28"/>
          <w:lang w:val="ru-RU"/>
        </w:rPr>
      </w:pPr>
      <w:r>
        <w:rPr>
          <w:b/>
          <w:szCs w:val="28"/>
          <w:lang w:val="ru-RU"/>
        </w:rPr>
        <w:t xml:space="preserve">- </w:t>
      </w:r>
      <w:r w:rsidRPr="00C720B8">
        <w:rPr>
          <w:rFonts w:ascii="Times New Roman" w:hAnsi="Times New Roman"/>
          <w:sz w:val="28"/>
          <w:szCs w:val="28"/>
          <w:lang w:val="ru-RU"/>
        </w:rPr>
        <w:t>учиться выполнять предлагаемые задания в паре, группе из 3-4 человек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418FE" w:rsidRDefault="00D418FE" w:rsidP="00C720B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(с</w:t>
      </w:r>
      <w:r w:rsidRPr="00B80261">
        <w:rPr>
          <w:rFonts w:ascii="Times New Roman" w:hAnsi="Times New Roman"/>
          <w:sz w:val="28"/>
          <w:szCs w:val="28"/>
          <w:lang w:val="ru-RU"/>
        </w:rPr>
        <w:t>редством формирования этих действий служит работа в малых группах</w:t>
      </w:r>
      <w:r>
        <w:rPr>
          <w:rFonts w:ascii="Times New Roman" w:hAnsi="Times New Roman"/>
          <w:sz w:val="28"/>
          <w:szCs w:val="28"/>
          <w:lang w:val="ru-RU"/>
        </w:rPr>
        <w:t>).</w:t>
      </w:r>
    </w:p>
    <w:p w:rsidR="00D418FE" w:rsidRDefault="00D418FE" w:rsidP="00C720B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300E66" w:rsidRDefault="00D418FE" w:rsidP="00C720B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Предметные </w:t>
      </w:r>
      <w:r w:rsidRPr="00E618F3">
        <w:rPr>
          <w:rFonts w:ascii="Times New Roman" w:hAnsi="Times New Roman"/>
          <w:b/>
          <w:sz w:val="28"/>
          <w:szCs w:val="28"/>
          <w:lang w:val="ru-RU"/>
        </w:rPr>
        <w:t xml:space="preserve"> результат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ы </w:t>
      </w:r>
      <w:r w:rsidRPr="00300E66">
        <w:rPr>
          <w:rFonts w:ascii="Times New Roman" w:hAnsi="Times New Roman"/>
          <w:sz w:val="28"/>
          <w:szCs w:val="28"/>
          <w:lang w:val="ru-RU"/>
        </w:rPr>
        <w:t>освоения учебной программы по предмету «Технология</w:t>
      </w:r>
      <w:r>
        <w:rPr>
          <w:rFonts w:ascii="Times New Roman" w:hAnsi="Times New Roman"/>
          <w:sz w:val="28"/>
          <w:szCs w:val="28"/>
          <w:lang w:val="ru-RU"/>
        </w:rPr>
        <w:t>»  к концу 2</w:t>
      </w:r>
      <w:r w:rsidRPr="00300E66">
        <w:rPr>
          <w:rFonts w:ascii="Times New Roman" w:hAnsi="Times New Roman"/>
          <w:sz w:val="28"/>
          <w:szCs w:val="28"/>
          <w:lang w:val="ru-RU"/>
        </w:rPr>
        <w:t>-го года обучения</w:t>
      </w:r>
    </w:p>
    <w:p w:rsidR="00D418FE" w:rsidRDefault="00D418FE" w:rsidP="00C720B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C720B8">
      <w:pPr>
        <w:rPr>
          <w:rFonts w:ascii="Times New Roman" w:hAnsi="Times New Roman"/>
          <w:sz w:val="28"/>
          <w:szCs w:val="28"/>
          <w:lang w:val="ru-RU"/>
        </w:rPr>
      </w:pPr>
      <w:r w:rsidRPr="00E618F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0E66">
        <w:rPr>
          <w:rFonts w:ascii="Times New Roman" w:hAnsi="Times New Roman"/>
          <w:b/>
          <w:sz w:val="28"/>
          <w:szCs w:val="28"/>
          <w:u w:val="single"/>
          <w:lang w:val="ru-RU"/>
        </w:rPr>
        <w:t>Обучающиеся научатся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D418FE" w:rsidRDefault="00D418FE" w:rsidP="00415D1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415D19">
        <w:rPr>
          <w:rFonts w:ascii="Times New Roman" w:hAnsi="Times New Roman"/>
          <w:sz w:val="28"/>
          <w:szCs w:val="28"/>
          <w:lang w:val="ru-RU"/>
        </w:rPr>
        <w:t>составлять с</w:t>
      </w:r>
      <w:r>
        <w:rPr>
          <w:rFonts w:ascii="Times New Roman" w:hAnsi="Times New Roman"/>
          <w:sz w:val="28"/>
          <w:szCs w:val="28"/>
          <w:lang w:val="ru-RU"/>
        </w:rPr>
        <w:t>ообщения о трудовой деятельности человека осенью и весной и описывать её особенности;</w:t>
      </w:r>
    </w:p>
    <w:p w:rsidR="00D418FE" w:rsidRDefault="00D418FE" w:rsidP="00415D1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рассказывать о наиболее распространённых в своём регионе традиционных народных промыслах, современных профессиях (в том числе профессиях своих родителей), связанных с использованием текстильных материалов, с воздушным и водным транспортом;</w:t>
      </w:r>
    </w:p>
    <w:p w:rsidR="00D418FE" w:rsidRDefault="00D418FE" w:rsidP="00415D1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подбирать материалы и инструменты для работы, рационально размещать их на рабочем месте;</w:t>
      </w:r>
    </w:p>
    <w:p w:rsidR="00D418FE" w:rsidRDefault="00D418FE" w:rsidP="00415D1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использовать информацию из словаря учебника при выполнении заданий;</w:t>
      </w:r>
    </w:p>
    <w:p w:rsidR="00D418FE" w:rsidRDefault="00D418FE" w:rsidP="00415D1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работать в малых группах;</w:t>
      </w:r>
    </w:p>
    <w:p w:rsidR="00D418FE" w:rsidRDefault="00D418FE" w:rsidP="00415D1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выполнять доступные действия по самообслуживанию (несложный ремонт одежды);</w:t>
      </w:r>
    </w:p>
    <w:p w:rsidR="00D418FE" w:rsidRDefault="00D418FE" w:rsidP="00415D1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рассказывать о практическом применении природных материалов и бумаги в жизни, бережно относится к природе, как к источнику сырья;</w:t>
      </w:r>
    </w:p>
    <w:p w:rsidR="00D418FE" w:rsidRDefault="00D418FE" w:rsidP="00415D1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отбирать природные и пластичные материалы, бумагу, нитки с учётом их свойств и технологии изготовления поделок;</w:t>
      </w:r>
    </w:p>
    <w:p w:rsidR="00D418FE" w:rsidRDefault="00D418FE" w:rsidP="00415D1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применять приёмы рациональной и безопасной работы ручными инструментами: режущими (ножницы), колющими (швейные иглы);</w:t>
      </w:r>
    </w:p>
    <w:p w:rsidR="00D418FE" w:rsidRDefault="00D418FE" w:rsidP="00415D1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экономно размечать материалы на глаз, складыванием, по клеткам, по шаблону, по линейке;</w:t>
      </w:r>
    </w:p>
    <w:p w:rsidR="00D418FE" w:rsidRDefault="00D418FE" w:rsidP="00415D1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отбирать и выполнять в зависимости от свойств освоенных материалов (бумаги, природных, пластичных, текстильных материалов) оптимальные и доступные технологические приёмы их ручной обработки;</w:t>
      </w:r>
    </w:p>
    <w:p w:rsidR="00D418FE" w:rsidRDefault="00D418FE" w:rsidP="00415D1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анализировать устройство изделия: выделять детали и их форму;</w:t>
      </w:r>
    </w:p>
    <w:p w:rsidR="00D418FE" w:rsidRDefault="00D418FE" w:rsidP="00415D1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выполнять практическое задание с опорой на простейший чертёж, схему.</w:t>
      </w:r>
    </w:p>
    <w:p w:rsidR="00D418FE" w:rsidRDefault="00D418FE" w:rsidP="000B5E33">
      <w:pPr>
        <w:ind w:left="360"/>
        <w:rPr>
          <w:rFonts w:ascii="Times New Roman" w:hAnsi="Times New Roman"/>
          <w:sz w:val="28"/>
          <w:szCs w:val="28"/>
          <w:lang w:val="ru-RU"/>
        </w:rPr>
      </w:pPr>
    </w:p>
    <w:p w:rsidR="00D418FE" w:rsidRPr="00B80261" w:rsidRDefault="00D418FE" w:rsidP="000B5E33">
      <w:pPr>
        <w:ind w:left="360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B80261">
        <w:rPr>
          <w:rFonts w:ascii="Times New Roman" w:hAnsi="Times New Roman"/>
          <w:b/>
          <w:sz w:val="28"/>
          <w:szCs w:val="28"/>
          <w:u w:val="single"/>
          <w:lang w:val="ru-RU"/>
        </w:rPr>
        <w:t>Обучающиеся получат возможность научиться:</w:t>
      </w:r>
    </w:p>
    <w:p w:rsidR="00D418FE" w:rsidRDefault="00D418FE" w:rsidP="000B5E33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понимать культурно-историческую ценность традиций, отражённых в предметном мире, как своего региона, так и страны, уважать их;</w:t>
      </w:r>
    </w:p>
    <w:p w:rsidR="00D418FE" w:rsidRDefault="00D418FE" w:rsidP="000B5E33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понимать особенность проектной деятельности и осуществлять её под руководством учителя: составлять план, определять последовательность изготовления изделия;</w:t>
      </w:r>
    </w:p>
    <w:p w:rsidR="00D418FE" w:rsidRDefault="00D418FE" w:rsidP="000B5E33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работать в малых группах.</w:t>
      </w:r>
    </w:p>
    <w:p w:rsidR="00D418FE" w:rsidRDefault="00D418FE" w:rsidP="000B5E33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0B5E33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0B5E33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0B5E33" w:rsidRDefault="00D418FE" w:rsidP="000B5E33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0B5E33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           </w:t>
      </w:r>
      <w:r w:rsidRPr="000E0E60">
        <w:rPr>
          <w:rFonts w:ascii="Times New Roman" w:hAnsi="Times New Roman"/>
          <w:b/>
          <w:iCs/>
          <w:sz w:val="28"/>
          <w:szCs w:val="28"/>
          <w:lang w:val="ru-RU"/>
        </w:rPr>
        <w:t xml:space="preserve">Планируемые результаты </w:t>
      </w:r>
      <w:r>
        <w:rPr>
          <w:rFonts w:ascii="Times New Roman" w:hAnsi="Times New Roman"/>
          <w:b/>
          <w:sz w:val="28"/>
          <w:szCs w:val="28"/>
          <w:lang w:val="ru-RU"/>
        </w:rPr>
        <w:t>изучения курса «Технология</w:t>
      </w:r>
      <w:r w:rsidRPr="00253A9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D418FE" w:rsidRDefault="00D418FE" w:rsidP="000B5E33">
      <w:pPr>
        <w:pStyle w:val="3"/>
        <w:spacing w:before="120"/>
        <w:ind w:firstLine="284"/>
        <w:jc w:val="left"/>
        <w:rPr>
          <w:szCs w:val="28"/>
        </w:rPr>
      </w:pPr>
      <w:r>
        <w:rPr>
          <w:szCs w:val="28"/>
        </w:rPr>
        <w:t xml:space="preserve">                                                 3</w:t>
      </w:r>
      <w:r w:rsidRPr="003627FF">
        <w:rPr>
          <w:szCs w:val="28"/>
        </w:rPr>
        <w:t>-й класс</w:t>
      </w:r>
    </w:p>
    <w:p w:rsidR="00D418FE" w:rsidRPr="00B80261" w:rsidRDefault="00D418FE" w:rsidP="00C720B8">
      <w:pPr>
        <w:pStyle w:val="3"/>
        <w:spacing w:before="0"/>
        <w:jc w:val="left"/>
        <w:rPr>
          <w:b w:val="0"/>
          <w:szCs w:val="28"/>
        </w:rPr>
      </w:pPr>
    </w:p>
    <w:p w:rsidR="00D418FE" w:rsidRPr="000B5E33" w:rsidRDefault="00D418FE" w:rsidP="000B5E33">
      <w:pPr>
        <w:rPr>
          <w:rFonts w:ascii="Times New Roman" w:hAnsi="Times New Roman"/>
          <w:sz w:val="28"/>
          <w:szCs w:val="28"/>
          <w:lang w:val="ru-RU"/>
        </w:rPr>
      </w:pPr>
      <w:r w:rsidRPr="000B5E33">
        <w:rPr>
          <w:rFonts w:ascii="Times New Roman" w:hAnsi="Times New Roman"/>
          <w:b/>
          <w:sz w:val="28"/>
          <w:szCs w:val="28"/>
          <w:lang w:val="ru-RU"/>
        </w:rPr>
        <w:t>Личностными результатами</w:t>
      </w:r>
      <w:r w:rsidRPr="000B5E33">
        <w:rPr>
          <w:rFonts w:ascii="Times New Roman" w:hAnsi="Times New Roman"/>
          <w:sz w:val="28"/>
          <w:szCs w:val="28"/>
          <w:lang w:val="ru-RU"/>
        </w:rPr>
        <w:t xml:space="preserve"> изучения курса «Технология» </w:t>
      </w:r>
      <w:r>
        <w:rPr>
          <w:rFonts w:ascii="Times New Roman" w:hAnsi="Times New Roman"/>
          <w:sz w:val="28"/>
          <w:szCs w:val="28"/>
          <w:lang w:val="ru-RU"/>
        </w:rPr>
        <w:t>в 3–м классе</w:t>
      </w:r>
      <w:r w:rsidRPr="000B5E33">
        <w:rPr>
          <w:rFonts w:ascii="Times New Roman" w:hAnsi="Times New Roman"/>
          <w:sz w:val="28"/>
          <w:szCs w:val="28"/>
          <w:lang w:val="ru-RU"/>
        </w:rPr>
        <w:t xml:space="preserve"> является формирование следующих умений: 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0B5E33">
        <w:rPr>
          <w:b w:val="0"/>
          <w:i/>
          <w:szCs w:val="28"/>
        </w:rPr>
        <w:t>оценивать</w:t>
      </w:r>
      <w:r w:rsidRPr="000B5E33">
        <w:rPr>
          <w:szCs w:val="28"/>
        </w:rPr>
        <w:t xml:space="preserve"> </w:t>
      </w:r>
      <w:r w:rsidRPr="000B5E33">
        <w:rPr>
          <w:b w:val="0"/>
          <w:szCs w:val="28"/>
        </w:rPr>
        <w:t>жизненные ситуации (поступки, явлении, события) с точки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зрения собственных ощущений (явлении, события), соотносить их с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общепринятыми нормами и ценностями; </w:t>
      </w:r>
      <w:r w:rsidRPr="000B5E33">
        <w:rPr>
          <w:b w:val="0"/>
          <w:i/>
          <w:iCs/>
          <w:szCs w:val="28"/>
        </w:rPr>
        <w:t>оценивать</w:t>
      </w:r>
      <w:r w:rsidRPr="000B5E33">
        <w:rPr>
          <w:b w:val="0"/>
          <w:szCs w:val="28"/>
        </w:rPr>
        <w:t xml:space="preserve"> (поступки) в </w:t>
      </w:r>
    </w:p>
    <w:p w:rsidR="00D418FE" w:rsidRDefault="00D418FE" w:rsidP="000B5E33">
      <w:pPr>
        <w:pStyle w:val="3"/>
        <w:spacing w:before="0"/>
        <w:jc w:val="left"/>
        <w:rPr>
          <w:b w:val="0"/>
          <w:bCs/>
          <w:szCs w:val="28"/>
        </w:rPr>
      </w:pPr>
      <w:r>
        <w:rPr>
          <w:b w:val="0"/>
          <w:szCs w:val="28"/>
        </w:rPr>
        <w:t xml:space="preserve">  </w:t>
      </w:r>
      <w:r w:rsidRPr="000B5E33">
        <w:rPr>
          <w:b w:val="0"/>
          <w:szCs w:val="28"/>
        </w:rPr>
        <w:t xml:space="preserve">предложенных ситуациях, отмечать конкретные поступки, которые </w:t>
      </w:r>
      <w:r w:rsidRPr="000B5E33">
        <w:rPr>
          <w:b w:val="0"/>
          <w:bCs/>
          <w:szCs w:val="28"/>
        </w:rPr>
        <w:t>можно</w:t>
      </w:r>
    </w:p>
    <w:p w:rsidR="00D418FE" w:rsidRPr="000B5E33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bCs/>
          <w:szCs w:val="28"/>
        </w:rPr>
        <w:t xml:space="preserve"> </w:t>
      </w:r>
      <w:r w:rsidRPr="000B5E33">
        <w:rPr>
          <w:bCs/>
          <w:szCs w:val="28"/>
        </w:rPr>
        <w:t xml:space="preserve"> </w:t>
      </w:r>
      <w:r w:rsidRPr="000B5E33">
        <w:rPr>
          <w:b w:val="0"/>
          <w:bCs/>
          <w:iCs/>
          <w:szCs w:val="28"/>
        </w:rPr>
        <w:t>характеризовать</w:t>
      </w:r>
      <w:r w:rsidRPr="000B5E33">
        <w:rPr>
          <w:b w:val="0"/>
          <w:szCs w:val="28"/>
        </w:rPr>
        <w:t xml:space="preserve"> как хорошие или плохие;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0B5E33">
        <w:rPr>
          <w:b w:val="0"/>
          <w:i/>
          <w:szCs w:val="28"/>
        </w:rPr>
        <w:t>описывать</w:t>
      </w:r>
      <w:r w:rsidRPr="000B5E33">
        <w:rPr>
          <w:b w:val="0"/>
          <w:szCs w:val="28"/>
        </w:rPr>
        <w:t xml:space="preserve"> свои чувства и ощущения от созерцаемых произведений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искусства, изделий декоративно-прикладного характера, уважительно</w:t>
      </w:r>
    </w:p>
    <w:p w:rsidR="00D418FE" w:rsidRPr="000B5E33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относиться к результатам труда мастеров;</w:t>
      </w:r>
    </w:p>
    <w:p w:rsidR="00D418FE" w:rsidRPr="000B5E33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0B5E33">
        <w:rPr>
          <w:b w:val="0"/>
          <w:i/>
          <w:szCs w:val="28"/>
        </w:rPr>
        <w:t xml:space="preserve">принимать </w:t>
      </w:r>
      <w:r w:rsidRPr="000B5E33">
        <w:rPr>
          <w:b w:val="0"/>
          <w:iCs/>
          <w:szCs w:val="28"/>
        </w:rPr>
        <w:t>другие мнения и высказывания, уважительно относиться к ним;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опираясь на освоенные изобразительные и конструкторско-технологические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знания и умения, </w:t>
      </w:r>
      <w:r w:rsidRPr="000B5E33">
        <w:rPr>
          <w:b w:val="0"/>
          <w:i/>
          <w:szCs w:val="28"/>
        </w:rPr>
        <w:t>делать выбор</w:t>
      </w:r>
      <w:r w:rsidRPr="000B5E33">
        <w:rPr>
          <w:b w:val="0"/>
          <w:szCs w:val="28"/>
        </w:rPr>
        <w:t xml:space="preserve"> способов реализации предложенного или</w:t>
      </w:r>
    </w:p>
    <w:p w:rsidR="00D418FE" w:rsidRPr="000B5E33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собственного замысла.</w:t>
      </w:r>
    </w:p>
    <w:p w:rsidR="00D418FE" w:rsidRPr="000B5E33" w:rsidRDefault="00D418FE" w:rsidP="000B5E33">
      <w:pPr>
        <w:ind w:firstLine="284"/>
        <w:rPr>
          <w:rFonts w:ascii="Times New Roman" w:hAnsi="Times New Roman"/>
          <w:sz w:val="28"/>
          <w:szCs w:val="28"/>
          <w:u w:val="single"/>
          <w:lang w:val="ru-RU"/>
        </w:rPr>
      </w:pPr>
      <w:r w:rsidRPr="000B5E33">
        <w:rPr>
          <w:rFonts w:ascii="Times New Roman" w:hAnsi="Times New Roman"/>
          <w:sz w:val="28"/>
          <w:szCs w:val="28"/>
          <w:lang w:val="ru-RU"/>
        </w:rPr>
        <w:t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миру</w:t>
      </w:r>
      <w:r w:rsidRPr="000B5E33">
        <w:rPr>
          <w:rFonts w:ascii="Times New Roman" w:hAnsi="Times New Roman"/>
          <w:bCs/>
          <w:sz w:val="28"/>
          <w:szCs w:val="28"/>
          <w:lang w:val="ru-RU"/>
        </w:rPr>
        <w:t>, событиям, поступкам людей.</w:t>
      </w:r>
    </w:p>
    <w:p w:rsidR="00D418FE" w:rsidRDefault="00D418FE" w:rsidP="000B5E33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418FE" w:rsidRPr="000B5E33" w:rsidRDefault="00D418FE" w:rsidP="000B5E33">
      <w:pPr>
        <w:rPr>
          <w:rFonts w:ascii="Times New Roman" w:hAnsi="Times New Roman"/>
          <w:sz w:val="28"/>
          <w:szCs w:val="28"/>
          <w:lang w:val="ru-RU"/>
        </w:rPr>
      </w:pPr>
      <w:r w:rsidRPr="000B5E33">
        <w:rPr>
          <w:rFonts w:ascii="Times New Roman" w:hAnsi="Times New Roman"/>
          <w:b/>
          <w:sz w:val="28"/>
          <w:szCs w:val="28"/>
          <w:lang w:val="ru-RU"/>
        </w:rPr>
        <w:t>Метапредметными результатами</w:t>
      </w:r>
      <w:r w:rsidRPr="000B5E33">
        <w:rPr>
          <w:rFonts w:ascii="Times New Roman" w:hAnsi="Times New Roman"/>
          <w:sz w:val="28"/>
          <w:szCs w:val="28"/>
          <w:lang w:val="ru-RU"/>
        </w:rPr>
        <w:t xml:space="preserve"> изучения курса «Технология» в 3</w:t>
      </w:r>
      <w:r w:rsidRPr="000B5E33"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  <w:lang w:val="ru-RU"/>
        </w:rPr>
        <w:t xml:space="preserve">м классе </w:t>
      </w:r>
      <w:r w:rsidRPr="000B5E33">
        <w:rPr>
          <w:rFonts w:ascii="Times New Roman" w:hAnsi="Times New Roman"/>
          <w:sz w:val="28"/>
          <w:szCs w:val="28"/>
          <w:lang w:val="ru-RU"/>
        </w:rPr>
        <w:t xml:space="preserve"> является формирование следующих универсальных учебных действий: </w:t>
      </w:r>
    </w:p>
    <w:p w:rsidR="00D418FE" w:rsidRPr="000B5E33" w:rsidRDefault="00D418FE" w:rsidP="000B5E33">
      <w:pPr>
        <w:pStyle w:val="3"/>
        <w:spacing w:before="0"/>
        <w:jc w:val="left"/>
        <w:rPr>
          <w:b w:val="0"/>
          <w:szCs w:val="28"/>
          <w:u w:val="single"/>
        </w:rPr>
      </w:pPr>
      <w:r w:rsidRPr="000B5E33">
        <w:rPr>
          <w:b w:val="0"/>
          <w:i/>
          <w:szCs w:val="28"/>
          <w:u w:val="single"/>
        </w:rPr>
        <w:t>Регулятивные УУД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самостоятельно формулировать цель урока после предварительного</w:t>
      </w:r>
    </w:p>
    <w:p w:rsidR="00D418FE" w:rsidRPr="000B5E33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обсуждения;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уметь с помощью учителя анализировать предложенное задание, отделять</w:t>
      </w:r>
    </w:p>
    <w:p w:rsidR="00D418FE" w:rsidRPr="000B5E33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известное и неизвестное;</w:t>
      </w:r>
    </w:p>
    <w:p w:rsidR="00D418FE" w:rsidRPr="000B5E33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уметь совместно с учителем выявлять и формулировать учебную проблему;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под контролем учителя выполнять пробные поисковые действия</w:t>
      </w:r>
    </w:p>
    <w:p w:rsidR="00D418FE" w:rsidRPr="000B5E33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(упражнения) для выявления оптимального решения проблемы (задачи);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выполнять задание по составленному под контролем учителя плану, сверять</w:t>
      </w:r>
    </w:p>
    <w:p w:rsidR="00D418FE" w:rsidRPr="000B5E33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свои действия с ним;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осуществлять текущий и точности выполнения технологических операций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(с помощью простых и сложных по конфигурации шаблонов, чертёжных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инструментов), итоговый контроль общего качества выполненного изделия,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задания; проверять модели в действии, вносить необходимые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конструктивные доработки</w:t>
      </w:r>
      <w:r>
        <w:rPr>
          <w:b w:val="0"/>
          <w:szCs w:val="28"/>
        </w:rPr>
        <w:t xml:space="preserve"> (с</w:t>
      </w:r>
      <w:r w:rsidRPr="000B5E33">
        <w:rPr>
          <w:b w:val="0"/>
          <w:szCs w:val="28"/>
        </w:rPr>
        <w:t xml:space="preserve">редством формирования этих действий служит </w:t>
      </w:r>
    </w:p>
    <w:p w:rsidR="00D418FE" w:rsidRPr="000B5E33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 </w:t>
      </w:r>
      <w:r w:rsidRPr="000B5E33">
        <w:rPr>
          <w:b w:val="0"/>
          <w:szCs w:val="28"/>
        </w:rPr>
        <w:t xml:space="preserve">технология </w:t>
      </w:r>
      <w:r w:rsidRPr="000B5E33">
        <w:rPr>
          <w:b w:val="0"/>
          <w:bCs/>
          <w:szCs w:val="28"/>
        </w:rPr>
        <w:t>продуктивной художественно-творческой деятельности</w:t>
      </w:r>
      <w:r>
        <w:rPr>
          <w:b w:val="0"/>
          <w:bCs/>
          <w:szCs w:val="28"/>
        </w:rPr>
        <w:t>)</w:t>
      </w:r>
      <w:r w:rsidRPr="000B5E33">
        <w:rPr>
          <w:b w:val="0"/>
          <w:szCs w:val="28"/>
        </w:rPr>
        <w:t>;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szCs w:val="28"/>
        </w:rPr>
        <w:t xml:space="preserve">- </w:t>
      </w:r>
      <w:r w:rsidRPr="000B5E33">
        <w:rPr>
          <w:b w:val="0"/>
          <w:szCs w:val="28"/>
        </w:rPr>
        <w:t>в диалоге с учителем учиться вырабатывать критерии оценки и определять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степень успешности выполнения своей работы и работы всех, исходя из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 </w:t>
      </w:r>
      <w:r w:rsidRPr="000B5E33">
        <w:rPr>
          <w:b w:val="0"/>
          <w:szCs w:val="28"/>
        </w:rPr>
        <w:t>имеющихся критериев</w:t>
      </w:r>
      <w:r>
        <w:rPr>
          <w:b w:val="0"/>
          <w:szCs w:val="28"/>
        </w:rPr>
        <w:t xml:space="preserve"> (с</w:t>
      </w:r>
      <w:r w:rsidRPr="000B5E33">
        <w:rPr>
          <w:b w:val="0"/>
          <w:szCs w:val="28"/>
        </w:rPr>
        <w:t>редством формирования этих действий служит</w:t>
      </w:r>
    </w:p>
    <w:p w:rsidR="00D418FE" w:rsidRPr="000B5E33" w:rsidRDefault="00D418FE" w:rsidP="000B5E33">
      <w:pPr>
        <w:pStyle w:val="3"/>
        <w:spacing w:before="0"/>
        <w:jc w:val="left"/>
        <w:rPr>
          <w:b w:val="0"/>
          <w:i/>
          <w:szCs w:val="28"/>
          <w:u w:val="single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технология оценки учебных успехов</w:t>
      </w:r>
      <w:r>
        <w:rPr>
          <w:b w:val="0"/>
          <w:szCs w:val="28"/>
        </w:rPr>
        <w:t>)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  <w:u w:val="single"/>
        </w:rPr>
      </w:pPr>
      <w:r w:rsidRPr="000B5E33">
        <w:rPr>
          <w:b w:val="0"/>
          <w:i/>
          <w:szCs w:val="28"/>
          <w:u w:val="single"/>
        </w:rPr>
        <w:t>Познавательные УУД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0B5E33">
        <w:rPr>
          <w:b w:val="0"/>
          <w:i/>
          <w:szCs w:val="28"/>
        </w:rPr>
        <w:t>искать и отбирать</w:t>
      </w:r>
      <w:r w:rsidRPr="000B5E33">
        <w:rPr>
          <w:b w:val="0"/>
          <w:szCs w:val="28"/>
        </w:rPr>
        <w:t xml:space="preserve"> необходимые для решения учебной задачи источники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информации в учебнике (текст, иллюстрация, схема, чертёж,</w:t>
      </w:r>
    </w:p>
    <w:p w:rsidR="00D418FE" w:rsidRPr="000B5E33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инструкционная карта), энциклопедиях, справочниках, Интернете;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iCs/>
          <w:szCs w:val="28"/>
        </w:rPr>
        <w:t xml:space="preserve">- </w:t>
      </w:r>
      <w:r w:rsidRPr="000B5E33">
        <w:rPr>
          <w:b w:val="0"/>
          <w:i/>
          <w:iCs/>
          <w:szCs w:val="28"/>
        </w:rPr>
        <w:t>добывать</w:t>
      </w:r>
      <w:r w:rsidRPr="000B5E33">
        <w:rPr>
          <w:b w:val="0"/>
          <w:szCs w:val="28"/>
        </w:rPr>
        <w:t xml:space="preserve"> новые знания в процессе наблюдений, рассуждений и 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 </w:t>
      </w:r>
      <w:r w:rsidRPr="000B5E33">
        <w:rPr>
          <w:b w:val="0"/>
          <w:szCs w:val="28"/>
        </w:rPr>
        <w:t>обсуждений материалов учебника, выполнения пробных поисковых</w:t>
      </w:r>
    </w:p>
    <w:p w:rsidR="00D418FE" w:rsidRPr="000B5E33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упражнений; </w:t>
      </w:r>
    </w:p>
    <w:p w:rsidR="00D418FE" w:rsidRDefault="00D418FE" w:rsidP="000B5E33">
      <w:pPr>
        <w:pStyle w:val="3"/>
        <w:spacing w:before="0"/>
        <w:jc w:val="left"/>
        <w:rPr>
          <w:b w:val="0"/>
          <w:i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 xml:space="preserve">перерабатывать полученную информацию: </w:t>
      </w:r>
      <w:r w:rsidRPr="000B5E33">
        <w:rPr>
          <w:b w:val="0"/>
          <w:i/>
          <w:szCs w:val="28"/>
        </w:rPr>
        <w:t>сравнивать</w:t>
      </w:r>
      <w:r w:rsidRPr="000B5E33">
        <w:rPr>
          <w:b w:val="0"/>
          <w:szCs w:val="28"/>
        </w:rPr>
        <w:t xml:space="preserve"> и </w:t>
      </w:r>
      <w:r w:rsidRPr="000B5E33">
        <w:rPr>
          <w:b w:val="0"/>
          <w:i/>
          <w:szCs w:val="28"/>
        </w:rPr>
        <w:t>клас</w:t>
      </w:r>
      <w:r>
        <w:rPr>
          <w:b w:val="0"/>
          <w:i/>
          <w:szCs w:val="28"/>
        </w:rPr>
        <w:t>с</w:t>
      </w:r>
      <w:r w:rsidRPr="000B5E33">
        <w:rPr>
          <w:b w:val="0"/>
          <w:i/>
          <w:szCs w:val="28"/>
        </w:rPr>
        <w:t>ифицировать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 </w:t>
      </w:r>
      <w:r w:rsidRPr="000B5E33">
        <w:rPr>
          <w:b w:val="0"/>
          <w:szCs w:val="28"/>
        </w:rPr>
        <w:t xml:space="preserve"> факты и явления;</w:t>
      </w:r>
      <w:r w:rsidRPr="000B5E33">
        <w:rPr>
          <w:szCs w:val="28"/>
        </w:rPr>
        <w:t xml:space="preserve"> </w:t>
      </w:r>
      <w:r w:rsidRPr="000B5E33">
        <w:rPr>
          <w:b w:val="0"/>
          <w:szCs w:val="28"/>
        </w:rPr>
        <w:t>определять причинно-следственные связи изучаемых</w:t>
      </w:r>
    </w:p>
    <w:p w:rsidR="00D418FE" w:rsidRPr="000B5E33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явлений, событий;</w:t>
      </w:r>
    </w:p>
    <w:p w:rsidR="00D418FE" w:rsidRPr="000B5E33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iCs/>
          <w:szCs w:val="28"/>
        </w:rPr>
        <w:t xml:space="preserve">- </w:t>
      </w:r>
      <w:r w:rsidRPr="000B5E33">
        <w:rPr>
          <w:b w:val="0"/>
          <w:i/>
          <w:iCs/>
          <w:szCs w:val="28"/>
        </w:rPr>
        <w:t>д</w:t>
      </w:r>
      <w:r w:rsidRPr="000B5E33">
        <w:rPr>
          <w:b w:val="0"/>
          <w:i/>
          <w:szCs w:val="28"/>
        </w:rPr>
        <w:t>елать выводы</w:t>
      </w:r>
      <w:r w:rsidRPr="000B5E33">
        <w:rPr>
          <w:b w:val="0"/>
          <w:szCs w:val="28"/>
        </w:rPr>
        <w:t xml:space="preserve"> на основе </w:t>
      </w:r>
      <w:r w:rsidRPr="000B5E33">
        <w:rPr>
          <w:b w:val="0"/>
          <w:i/>
          <w:iCs/>
          <w:szCs w:val="28"/>
        </w:rPr>
        <w:t>обобщения</w:t>
      </w:r>
      <w:r w:rsidRPr="000B5E33">
        <w:rPr>
          <w:b w:val="0"/>
          <w:szCs w:val="28"/>
        </w:rPr>
        <w:t xml:space="preserve"> полученных знаний;</w:t>
      </w:r>
    </w:p>
    <w:p w:rsidR="00D418FE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 xml:space="preserve">преобразовывать информацию: </w:t>
      </w:r>
      <w:r w:rsidRPr="000B5E33">
        <w:rPr>
          <w:b w:val="0"/>
          <w:i/>
          <w:szCs w:val="28"/>
        </w:rPr>
        <w:t>представлять</w:t>
      </w:r>
      <w:r w:rsidRPr="000B5E33">
        <w:rPr>
          <w:b w:val="0"/>
          <w:szCs w:val="28"/>
        </w:rPr>
        <w:t xml:space="preserve"> </w:t>
      </w:r>
      <w:r w:rsidRPr="000B5E33">
        <w:rPr>
          <w:b w:val="0"/>
          <w:i/>
          <w:szCs w:val="28"/>
        </w:rPr>
        <w:t>информацию</w:t>
      </w:r>
      <w:r w:rsidRPr="000B5E33">
        <w:rPr>
          <w:b w:val="0"/>
          <w:szCs w:val="28"/>
        </w:rPr>
        <w:t xml:space="preserve"> в виде текста,</w:t>
      </w:r>
    </w:p>
    <w:p w:rsidR="00D418FE" w:rsidRPr="000B5E33" w:rsidRDefault="00D418FE" w:rsidP="000B5E33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таблицы, схемы (в информационных проектах).</w:t>
      </w:r>
    </w:p>
    <w:p w:rsidR="00D418FE" w:rsidRPr="000B5E33" w:rsidRDefault="00D418FE" w:rsidP="000B5E33">
      <w:pPr>
        <w:pStyle w:val="3"/>
        <w:spacing w:before="0"/>
        <w:ind w:firstLine="284"/>
        <w:jc w:val="left"/>
        <w:rPr>
          <w:b w:val="0"/>
          <w:i/>
          <w:szCs w:val="28"/>
          <w:u w:val="single"/>
        </w:rPr>
      </w:pPr>
      <w:r w:rsidRPr="000B5E33">
        <w:rPr>
          <w:b w:val="0"/>
          <w:szCs w:val="28"/>
        </w:rPr>
        <w:t>Средством формирования этих действий служат учебный материал и задания учебника, нацеленные на 1-ю линию развития – чувствовать мир, искусство.</w:t>
      </w:r>
    </w:p>
    <w:p w:rsidR="00D418FE" w:rsidRDefault="00D418FE" w:rsidP="00C04629">
      <w:pPr>
        <w:pStyle w:val="3"/>
        <w:spacing w:before="0"/>
        <w:jc w:val="left"/>
        <w:rPr>
          <w:b w:val="0"/>
          <w:i/>
          <w:szCs w:val="28"/>
        </w:rPr>
      </w:pPr>
    </w:p>
    <w:p w:rsidR="00D418FE" w:rsidRPr="00C04629" w:rsidRDefault="00D418FE" w:rsidP="00C04629">
      <w:pPr>
        <w:pStyle w:val="3"/>
        <w:spacing w:before="0"/>
        <w:jc w:val="left"/>
        <w:rPr>
          <w:b w:val="0"/>
          <w:szCs w:val="28"/>
          <w:u w:val="single"/>
        </w:rPr>
      </w:pPr>
      <w:r w:rsidRPr="00C04629">
        <w:rPr>
          <w:b w:val="0"/>
          <w:i/>
          <w:szCs w:val="28"/>
          <w:u w:val="single"/>
        </w:rPr>
        <w:t>Коммуникативные УУД</w:t>
      </w:r>
    </w:p>
    <w:p w:rsidR="00D418FE" w:rsidRDefault="00D418FE" w:rsidP="00C04629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донести свою позицию до других:</w:t>
      </w:r>
      <w:r w:rsidRPr="000B5E33">
        <w:rPr>
          <w:b w:val="0"/>
          <w:i/>
          <w:szCs w:val="28"/>
        </w:rPr>
        <w:t xml:space="preserve"> оформлять</w:t>
      </w:r>
      <w:r w:rsidRPr="000B5E33">
        <w:rPr>
          <w:b w:val="0"/>
          <w:szCs w:val="28"/>
        </w:rPr>
        <w:t xml:space="preserve"> свои мысли в устной и</w:t>
      </w:r>
    </w:p>
    <w:p w:rsidR="00D418FE" w:rsidRPr="000B5E33" w:rsidRDefault="00D418FE" w:rsidP="00C04629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письменной речи с учётом своих учебных и жизненных речевых ситуаций;</w:t>
      </w:r>
    </w:p>
    <w:p w:rsidR="00D418FE" w:rsidRDefault="00D418FE" w:rsidP="00C04629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донести свою позицию до других:</w:t>
      </w:r>
      <w:r w:rsidRPr="000B5E33">
        <w:rPr>
          <w:b w:val="0"/>
          <w:i/>
          <w:szCs w:val="28"/>
        </w:rPr>
        <w:t xml:space="preserve"> высказывать</w:t>
      </w:r>
      <w:r w:rsidRPr="000B5E33">
        <w:rPr>
          <w:b w:val="0"/>
          <w:szCs w:val="28"/>
        </w:rPr>
        <w:t xml:space="preserve"> свою точку зрения и</w:t>
      </w:r>
    </w:p>
    <w:p w:rsidR="00D418FE" w:rsidRPr="000B5E33" w:rsidRDefault="00D418FE" w:rsidP="00C04629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пытаться её </w:t>
      </w:r>
      <w:r w:rsidRPr="000B5E33">
        <w:rPr>
          <w:b w:val="0"/>
          <w:i/>
          <w:szCs w:val="28"/>
        </w:rPr>
        <w:t>обосновать</w:t>
      </w:r>
      <w:r w:rsidRPr="000B5E33">
        <w:rPr>
          <w:b w:val="0"/>
          <w:szCs w:val="28"/>
        </w:rPr>
        <w:t>, приводя аргументы;</w:t>
      </w:r>
    </w:p>
    <w:p w:rsidR="00D418FE" w:rsidRDefault="00D418FE" w:rsidP="00C04629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слушать других, пытаться принимать другую точку зрения, быть готовым</w:t>
      </w:r>
    </w:p>
    <w:p w:rsidR="00D418FE" w:rsidRDefault="00D418FE" w:rsidP="00C04629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 </w:t>
      </w:r>
      <w:r w:rsidRPr="000B5E33">
        <w:rPr>
          <w:b w:val="0"/>
          <w:szCs w:val="28"/>
        </w:rPr>
        <w:t>изменить свою точку зрения</w:t>
      </w:r>
      <w:r>
        <w:rPr>
          <w:b w:val="0"/>
          <w:szCs w:val="28"/>
        </w:rPr>
        <w:t xml:space="preserve"> (с</w:t>
      </w:r>
      <w:r w:rsidRPr="000B5E33">
        <w:rPr>
          <w:b w:val="0"/>
          <w:szCs w:val="28"/>
        </w:rPr>
        <w:t>редством формирования этих действий</w:t>
      </w:r>
    </w:p>
    <w:p w:rsidR="00D418FE" w:rsidRDefault="00D418FE" w:rsidP="00C04629">
      <w:pPr>
        <w:pStyle w:val="3"/>
        <w:spacing w:before="0"/>
        <w:jc w:val="left"/>
        <w:rPr>
          <w:b w:val="0"/>
          <w:szCs w:val="28"/>
        </w:rPr>
      </w:pPr>
      <w:r w:rsidRPr="000B5E33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>служит технология проблемного диалога (побу</w:t>
      </w:r>
      <w:r>
        <w:rPr>
          <w:b w:val="0"/>
          <w:szCs w:val="28"/>
        </w:rPr>
        <w:t>ждающий и подводящий</w:t>
      </w:r>
    </w:p>
    <w:p w:rsidR="00D418FE" w:rsidRPr="000B5E33" w:rsidRDefault="00D418FE" w:rsidP="00C04629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 диалог))</w:t>
      </w:r>
      <w:r w:rsidRPr="000B5E33">
        <w:rPr>
          <w:b w:val="0"/>
          <w:szCs w:val="28"/>
        </w:rPr>
        <w:t>;</w:t>
      </w:r>
    </w:p>
    <w:p w:rsidR="00D418FE" w:rsidRDefault="00D418FE" w:rsidP="00C04629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уметь сотрудничать, выполняя различные роли в группе, в совместном</w:t>
      </w:r>
    </w:p>
    <w:p w:rsidR="00D418FE" w:rsidRPr="000B5E33" w:rsidRDefault="00D418FE" w:rsidP="00C04629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решении проблемы (задачи);</w:t>
      </w:r>
    </w:p>
    <w:p w:rsidR="00D418FE" w:rsidRDefault="00D418FE" w:rsidP="00C04629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C04629">
        <w:rPr>
          <w:rFonts w:ascii="Times New Roman" w:hAnsi="Times New Roman"/>
          <w:sz w:val="28"/>
          <w:szCs w:val="28"/>
          <w:lang w:val="ru-RU"/>
        </w:rPr>
        <w:t>уважительно относиться к позиции д</w:t>
      </w:r>
      <w:r>
        <w:rPr>
          <w:rFonts w:ascii="Times New Roman" w:hAnsi="Times New Roman"/>
          <w:sz w:val="28"/>
          <w:szCs w:val="28"/>
          <w:lang w:val="ru-RU"/>
        </w:rPr>
        <w:t>ругого, пытаться договариваться</w:t>
      </w:r>
    </w:p>
    <w:p w:rsidR="00D418FE" w:rsidRDefault="00D418FE" w:rsidP="00C04629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0462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(с</w:t>
      </w:r>
      <w:r w:rsidRPr="000B5E33">
        <w:rPr>
          <w:rFonts w:ascii="Times New Roman" w:hAnsi="Times New Roman"/>
          <w:sz w:val="28"/>
          <w:szCs w:val="28"/>
          <w:lang w:val="ru-RU"/>
        </w:rPr>
        <w:t>редством формирования этих действий служит работа в малых группах</w:t>
      </w:r>
      <w:r>
        <w:rPr>
          <w:rFonts w:ascii="Times New Roman" w:hAnsi="Times New Roman"/>
          <w:sz w:val="28"/>
          <w:szCs w:val="28"/>
          <w:lang w:val="ru-RU"/>
        </w:rPr>
        <w:t>).</w:t>
      </w:r>
    </w:p>
    <w:p w:rsidR="00D418FE" w:rsidRDefault="00D418FE" w:rsidP="00C04629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300E66" w:rsidRDefault="00D418FE" w:rsidP="00C04629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Предметные </w:t>
      </w:r>
      <w:r w:rsidRPr="00E618F3">
        <w:rPr>
          <w:rFonts w:ascii="Times New Roman" w:hAnsi="Times New Roman"/>
          <w:b/>
          <w:sz w:val="28"/>
          <w:szCs w:val="28"/>
          <w:lang w:val="ru-RU"/>
        </w:rPr>
        <w:t xml:space="preserve"> результат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ы </w:t>
      </w:r>
      <w:r w:rsidRPr="00300E66">
        <w:rPr>
          <w:rFonts w:ascii="Times New Roman" w:hAnsi="Times New Roman"/>
          <w:sz w:val="28"/>
          <w:szCs w:val="28"/>
          <w:lang w:val="ru-RU"/>
        </w:rPr>
        <w:t>освоения учебной программы по предмету «Технология</w:t>
      </w:r>
      <w:r>
        <w:rPr>
          <w:rFonts w:ascii="Times New Roman" w:hAnsi="Times New Roman"/>
          <w:sz w:val="28"/>
          <w:szCs w:val="28"/>
          <w:lang w:val="ru-RU"/>
        </w:rPr>
        <w:t>»  к концу 3</w:t>
      </w:r>
      <w:r w:rsidRPr="00300E66">
        <w:rPr>
          <w:rFonts w:ascii="Times New Roman" w:hAnsi="Times New Roman"/>
          <w:sz w:val="28"/>
          <w:szCs w:val="28"/>
          <w:lang w:val="ru-RU"/>
        </w:rPr>
        <w:t>-го года обучения</w:t>
      </w:r>
    </w:p>
    <w:p w:rsidR="00D418FE" w:rsidRDefault="00D418FE" w:rsidP="00C04629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C04629">
      <w:pPr>
        <w:rPr>
          <w:rFonts w:ascii="Times New Roman" w:hAnsi="Times New Roman"/>
          <w:sz w:val="28"/>
          <w:szCs w:val="28"/>
          <w:lang w:val="ru-RU"/>
        </w:rPr>
      </w:pPr>
      <w:r w:rsidRPr="00E618F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0E66">
        <w:rPr>
          <w:rFonts w:ascii="Times New Roman" w:hAnsi="Times New Roman"/>
          <w:b/>
          <w:sz w:val="28"/>
          <w:szCs w:val="28"/>
          <w:u w:val="single"/>
          <w:lang w:val="ru-RU"/>
        </w:rPr>
        <w:t>Обучающиеся научатся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D418FE" w:rsidRDefault="00D418FE" w:rsidP="00C0462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C04629">
        <w:rPr>
          <w:rFonts w:ascii="Times New Roman" w:hAnsi="Times New Roman"/>
          <w:sz w:val="28"/>
          <w:szCs w:val="28"/>
          <w:lang w:val="ru-RU"/>
        </w:rPr>
        <w:t>рассказывать</w:t>
      </w:r>
      <w:r>
        <w:rPr>
          <w:rFonts w:ascii="Times New Roman" w:hAnsi="Times New Roman"/>
          <w:sz w:val="28"/>
          <w:szCs w:val="28"/>
          <w:lang w:val="ru-RU"/>
        </w:rPr>
        <w:t xml:space="preserve"> о современных профессиях, связанных с сельскохозяйственной техникой, и описывать их особенности;</w:t>
      </w:r>
    </w:p>
    <w:p w:rsidR="00D418FE" w:rsidRDefault="00D418FE" w:rsidP="00C0462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анализировать задания, планировать трудовой процесс и осуществлять поэтапный контроль за ходом работы;</w:t>
      </w:r>
    </w:p>
    <w:p w:rsidR="00D418FE" w:rsidRDefault="00D418FE" w:rsidP="00C0462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осуществлять сотрудничество при выполнении коллективной работы;</w:t>
      </w:r>
    </w:p>
    <w:p w:rsidR="00D418FE" w:rsidRDefault="00D418FE" w:rsidP="00C0462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выполнять доступные действия по самообслуживанию (декоративное оформление культурно-бытовой среды);</w:t>
      </w:r>
    </w:p>
    <w:p w:rsidR="00D418FE" w:rsidRDefault="00D418FE" w:rsidP="00C0462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отбирать картон с учётом его свойств;</w:t>
      </w:r>
    </w:p>
    <w:p w:rsidR="00D418FE" w:rsidRDefault="00D418FE" w:rsidP="00C0462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применять приёмы рациональной и безопасной работы ручными инструментами: чертёжными (линейка, угольник), колющими (шило);</w:t>
      </w:r>
    </w:p>
    <w:p w:rsidR="00D418FE" w:rsidRDefault="00D418FE" w:rsidP="00C0462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экономно размечать материалы на просвет, по линейке и по угольнику;</w:t>
      </w:r>
    </w:p>
    <w:p w:rsidR="00D418FE" w:rsidRDefault="00D418FE" w:rsidP="00C0462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работать с простейшей технической документацией: распознавать простейшие чертежи и эскизы, читать их и выполнять разметку с опорой на них;</w:t>
      </w:r>
    </w:p>
    <w:p w:rsidR="00D418FE" w:rsidRDefault="00D418FE" w:rsidP="00C0462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отбирать и выполнять в зависимости от свойств освоенных материалов (картон, текстильные материалы, утилизированные материалы) оптимальные и доступные технологические приёмы их ручной обработки;</w:t>
      </w:r>
    </w:p>
    <w:p w:rsidR="00D418FE" w:rsidRDefault="00D418FE" w:rsidP="00C0462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изготавливать плоскостные изделия: определять взаимное расположение деталей, виды их соединений;</w:t>
      </w:r>
    </w:p>
    <w:p w:rsidR="00D418FE" w:rsidRDefault="00D418FE" w:rsidP="00C0462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D418FE" w:rsidRDefault="00D418FE" w:rsidP="00C0462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выполнять символические действия моделирования и преобразования модели;</w:t>
      </w:r>
    </w:p>
    <w:p w:rsidR="00D418FE" w:rsidRDefault="00D418FE" w:rsidP="00C0462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изготавливать несложные конструкции изделий по рисункам, простейшему чертежу, эскизу, образцу и доступным заданным условиям.</w:t>
      </w:r>
    </w:p>
    <w:p w:rsidR="00D418FE" w:rsidRDefault="00D418FE" w:rsidP="004B35F7">
      <w:pPr>
        <w:ind w:left="360"/>
        <w:rPr>
          <w:rFonts w:ascii="Times New Roman" w:hAnsi="Times New Roman"/>
          <w:sz w:val="28"/>
          <w:szCs w:val="28"/>
          <w:lang w:val="ru-RU"/>
        </w:rPr>
      </w:pPr>
    </w:p>
    <w:p w:rsidR="00D418FE" w:rsidRPr="004B35F7" w:rsidRDefault="00D418FE" w:rsidP="004B35F7">
      <w:pPr>
        <w:ind w:left="360"/>
        <w:rPr>
          <w:rFonts w:ascii="Times New Roman" w:hAnsi="Times New Roman"/>
          <w:b/>
          <w:sz w:val="28"/>
          <w:szCs w:val="28"/>
          <w:lang w:val="ru-RU"/>
        </w:rPr>
      </w:pPr>
      <w:r w:rsidRPr="004B35F7">
        <w:rPr>
          <w:rFonts w:ascii="Times New Roman" w:hAnsi="Times New Roman"/>
          <w:b/>
          <w:sz w:val="28"/>
          <w:szCs w:val="28"/>
          <w:lang w:val="ru-RU"/>
        </w:rPr>
        <w:t>По разделу «Практика работы на компьютере»</w:t>
      </w:r>
    </w:p>
    <w:p w:rsidR="00D418FE" w:rsidRDefault="00D418FE" w:rsidP="004B35F7">
      <w:pPr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D418FE" w:rsidRDefault="00D418FE" w:rsidP="004B35F7">
      <w:pPr>
        <w:rPr>
          <w:rFonts w:ascii="Times New Roman" w:hAnsi="Times New Roman"/>
          <w:sz w:val="28"/>
          <w:szCs w:val="28"/>
          <w:lang w:val="ru-RU"/>
        </w:rPr>
      </w:pPr>
      <w:r w:rsidRPr="00300E66">
        <w:rPr>
          <w:rFonts w:ascii="Times New Roman" w:hAnsi="Times New Roman"/>
          <w:b/>
          <w:sz w:val="28"/>
          <w:szCs w:val="28"/>
          <w:u w:val="single"/>
          <w:lang w:val="ru-RU"/>
        </w:rPr>
        <w:t>Обучающиеся научатся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D418FE" w:rsidRDefault="00D418FE" w:rsidP="004B35F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рассказывать об основных источниках информации;</w:t>
      </w:r>
    </w:p>
    <w:p w:rsidR="00D418FE" w:rsidRDefault="00D418FE" w:rsidP="004B35F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рассказывать о правилах организации труда при работе за компьютером;</w:t>
      </w:r>
    </w:p>
    <w:p w:rsidR="00D418FE" w:rsidRDefault="00D418FE" w:rsidP="004B35F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называть основные функциональные устройства компьютера (системный блок, монитор, клавиатура, мышь, наушники, микрофон);</w:t>
      </w:r>
    </w:p>
    <w:p w:rsidR="00D418FE" w:rsidRDefault="00D418FE" w:rsidP="004B35F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называть дополнительные компьютерные устройства (принтер, сканер, модем, цифровой фотоаппарат, цифровая видеокамера, видеопроектор, звуковые колонки);</w:t>
      </w:r>
    </w:p>
    <w:p w:rsidR="00D418FE" w:rsidRDefault="00D418FE" w:rsidP="004B35F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рассказывать о назначении основных функциональных устройств компьютера, периферийных компьютерных устройств; устройств внешней памяти;</w:t>
      </w:r>
    </w:p>
    <w:p w:rsidR="00D418FE" w:rsidRDefault="00D418FE" w:rsidP="004B35F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соблюдать безопасные приёмы труда при работе на компьютере;</w:t>
      </w:r>
    </w:p>
    <w:p w:rsidR="00D418FE" w:rsidRDefault="00D418FE" w:rsidP="004B35F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включать и выключать компьютер;</w:t>
      </w:r>
    </w:p>
    <w:p w:rsidR="00D418FE" w:rsidRDefault="00D418FE" w:rsidP="004B35F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использовать приёмы работы с дисководом и электронным диском;</w:t>
      </w:r>
    </w:p>
    <w:p w:rsidR="00D418FE" w:rsidRDefault="00D418FE" w:rsidP="004B35F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использовать приёмы работы с мышью;</w:t>
      </w:r>
    </w:p>
    <w:p w:rsidR="00D418FE" w:rsidRDefault="00D418FE" w:rsidP="004B35F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работать с прикладной программой, используя мышь, осуществлять навигацию по программе, используя элементы управления (кнопки);</w:t>
      </w:r>
    </w:p>
    <w:p w:rsidR="00D418FE" w:rsidRDefault="00D418FE" w:rsidP="004B35F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работать с текстом и изображением, представленными в компьютере;</w:t>
      </w:r>
    </w:p>
    <w:p w:rsidR="00D418FE" w:rsidRDefault="00D418FE" w:rsidP="004B35F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соблюдать санитарно-гигиенические правила при работе с компьютерной клавиатурой.</w:t>
      </w:r>
    </w:p>
    <w:p w:rsidR="00D418FE" w:rsidRPr="00BD4DDB" w:rsidRDefault="00D418FE" w:rsidP="00BD4DDB">
      <w:pPr>
        <w:ind w:left="360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BD4DDB">
        <w:rPr>
          <w:rFonts w:ascii="Times New Roman" w:hAnsi="Times New Roman"/>
          <w:b/>
          <w:sz w:val="28"/>
          <w:szCs w:val="28"/>
          <w:u w:val="single"/>
          <w:lang w:val="ru-RU"/>
        </w:rPr>
        <w:t>Обучающиеся получат возможность научиться:</w:t>
      </w:r>
    </w:p>
    <w:p w:rsidR="00D418FE" w:rsidRDefault="00D418FE" w:rsidP="00BD4DDB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ценить традиции трудовых династий (своего региона, страны);</w:t>
      </w:r>
    </w:p>
    <w:p w:rsidR="00D418FE" w:rsidRDefault="00D418FE" w:rsidP="00BD4DDB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осуществлять проектную деятельность: собирать информацию о создаваемом изделии, выбирать лучший вариант, проверять изделие в действии;</w:t>
      </w:r>
    </w:p>
    <w:p w:rsidR="00D418FE" w:rsidRDefault="00D418FE" w:rsidP="00BD4DDB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создавать образ конструкции с целью разрешения определённой конструкторской задачи, воплощать этот образ в материале;</w:t>
      </w:r>
    </w:p>
    <w:p w:rsidR="00D418FE" w:rsidRDefault="00D418FE" w:rsidP="00BD4DDB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использовать приёмы с графическими объектами с помощью компьютерной программы (графический редактор), с программными продуктами, записанными на электронных дисках.</w:t>
      </w:r>
    </w:p>
    <w:p w:rsidR="00D418FE" w:rsidRDefault="00D418FE" w:rsidP="00BD4DDB">
      <w:pPr>
        <w:ind w:left="360"/>
        <w:rPr>
          <w:rFonts w:ascii="Times New Roman" w:hAnsi="Times New Roman"/>
          <w:sz w:val="28"/>
          <w:szCs w:val="28"/>
          <w:lang w:val="ru-RU"/>
        </w:rPr>
      </w:pPr>
    </w:p>
    <w:p w:rsidR="00D418FE" w:rsidRPr="00BD4DDB" w:rsidRDefault="00D418FE" w:rsidP="00BD4DDB">
      <w:pPr>
        <w:ind w:left="360"/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BD4DDB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      </w:t>
      </w:r>
      <w:r w:rsidRPr="000E0E60">
        <w:rPr>
          <w:rFonts w:ascii="Times New Roman" w:hAnsi="Times New Roman"/>
          <w:b/>
          <w:iCs/>
          <w:sz w:val="28"/>
          <w:szCs w:val="28"/>
          <w:lang w:val="ru-RU"/>
        </w:rPr>
        <w:t xml:space="preserve">Планируемые результаты </w:t>
      </w:r>
      <w:r>
        <w:rPr>
          <w:rFonts w:ascii="Times New Roman" w:hAnsi="Times New Roman"/>
          <w:b/>
          <w:sz w:val="28"/>
          <w:szCs w:val="28"/>
          <w:lang w:val="ru-RU"/>
        </w:rPr>
        <w:t>изучения курса «Технология</w:t>
      </w:r>
      <w:r w:rsidRPr="00253A9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D418FE" w:rsidRDefault="00D418FE" w:rsidP="00BD4DDB">
      <w:pPr>
        <w:pStyle w:val="3"/>
        <w:spacing w:before="120"/>
        <w:ind w:firstLine="284"/>
        <w:jc w:val="left"/>
        <w:rPr>
          <w:szCs w:val="28"/>
        </w:rPr>
      </w:pPr>
      <w:r>
        <w:rPr>
          <w:szCs w:val="28"/>
        </w:rPr>
        <w:t xml:space="preserve">                                                 4</w:t>
      </w:r>
      <w:r w:rsidRPr="003627FF">
        <w:rPr>
          <w:szCs w:val="28"/>
        </w:rPr>
        <w:t>-й класс</w:t>
      </w:r>
    </w:p>
    <w:p w:rsidR="00D418FE" w:rsidRPr="00B80261" w:rsidRDefault="00D418FE" w:rsidP="00BD4DDB">
      <w:pPr>
        <w:pStyle w:val="3"/>
        <w:spacing w:before="0"/>
        <w:jc w:val="left"/>
        <w:rPr>
          <w:b w:val="0"/>
          <w:szCs w:val="28"/>
        </w:rPr>
      </w:pPr>
    </w:p>
    <w:p w:rsidR="00D418FE" w:rsidRPr="000B5E33" w:rsidRDefault="00D418FE" w:rsidP="00BD4DDB">
      <w:pPr>
        <w:rPr>
          <w:rFonts w:ascii="Times New Roman" w:hAnsi="Times New Roman"/>
          <w:sz w:val="28"/>
          <w:szCs w:val="28"/>
          <w:lang w:val="ru-RU"/>
        </w:rPr>
      </w:pPr>
      <w:r w:rsidRPr="000B5E33">
        <w:rPr>
          <w:rFonts w:ascii="Times New Roman" w:hAnsi="Times New Roman"/>
          <w:b/>
          <w:sz w:val="28"/>
          <w:szCs w:val="28"/>
          <w:lang w:val="ru-RU"/>
        </w:rPr>
        <w:t>Личностными результатами</w:t>
      </w:r>
      <w:r w:rsidRPr="000B5E33">
        <w:rPr>
          <w:rFonts w:ascii="Times New Roman" w:hAnsi="Times New Roman"/>
          <w:sz w:val="28"/>
          <w:szCs w:val="28"/>
          <w:lang w:val="ru-RU"/>
        </w:rPr>
        <w:t xml:space="preserve"> изучения курса «Технология» </w:t>
      </w:r>
      <w:r>
        <w:rPr>
          <w:rFonts w:ascii="Times New Roman" w:hAnsi="Times New Roman"/>
          <w:sz w:val="28"/>
          <w:szCs w:val="28"/>
          <w:lang w:val="ru-RU"/>
        </w:rPr>
        <w:t>в 4–м классе</w:t>
      </w:r>
      <w:r w:rsidRPr="000B5E33">
        <w:rPr>
          <w:rFonts w:ascii="Times New Roman" w:hAnsi="Times New Roman"/>
          <w:sz w:val="28"/>
          <w:szCs w:val="28"/>
          <w:lang w:val="ru-RU"/>
        </w:rPr>
        <w:t xml:space="preserve"> является формирование следующих умений: 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0B5E33">
        <w:rPr>
          <w:b w:val="0"/>
          <w:i/>
          <w:szCs w:val="28"/>
        </w:rPr>
        <w:t>оценивать</w:t>
      </w:r>
      <w:r w:rsidRPr="000B5E33">
        <w:rPr>
          <w:szCs w:val="28"/>
        </w:rPr>
        <w:t xml:space="preserve"> </w:t>
      </w:r>
      <w:r w:rsidRPr="000B5E33">
        <w:rPr>
          <w:b w:val="0"/>
          <w:szCs w:val="28"/>
        </w:rPr>
        <w:t>жизненные ситуации (поступки, явлении, события) с точки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зрения собственных ощущений (явлении, события), соотносить их с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общепринятыми нормами и ценностями; </w:t>
      </w:r>
      <w:r w:rsidRPr="000B5E33">
        <w:rPr>
          <w:b w:val="0"/>
          <w:i/>
          <w:iCs/>
          <w:szCs w:val="28"/>
        </w:rPr>
        <w:t>оценивать</w:t>
      </w:r>
      <w:r w:rsidRPr="000B5E33">
        <w:rPr>
          <w:b w:val="0"/>
          <w:szCs w:val="28"/>
        </w:rPr>
        <w:t xml:space="preserve"> (поступки) в </w:t>
      </w:r>
    </w:p>
    <w:p w:rsidR="00D418FE" w:rsidRDefault="00D418FE" w:rsidP="00BD4DDB">
      <w:pPr>
        <w:pStyle w:val="3"/>
        <w:spacing w:before="0"/>
        <w:jc w:val="left"/>
        <w:rPr>
          <w:b w:val="0"/>
          <w:bCs/>
          <w:szCs w:val="28"/>
        </w:rPr>
      </w:pPr>
      <w:r>
        <w:rPr>
          <w:b w:val="0"/>
          <w:szCs w:val="28"/>
        </w:rPr>
        <w:t xml:space="preserve">  </w:t>
      </w:r>
      <w:r w:rsidRPr="000B5E33">
        <w:rPr>
          <w:b w:val="0"/>
          <w:szCs w:val="28"/>
        </w:rPr>
        <w:t xml:space="preserve">предложенных ситуациях, отмечать конкретные поступки, которые </w:t>
      </w:r>
      <w:r w:rsidRPr="000B5E33">
        <w:rPr>
          <w:b w:val="0"/>
          <w:bCs/>
          <w:szCs w:val="28"/>
        </w:rPr>
        <w:t>можно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bCs/>
          <w:szCs w:val="28"/>
        </w:rPr>
        <w:t xml:space="preserve"> </w:t>
      </w:r>
      <w:r w:rsidRPr="000B5E33">
        <w:rPr>
          <w:bCs/>
          <w:szCs w:val="28"/>
        </w:rPr>
        <w:t xml:space="preserve"> </w:t>
      </w:r>
      <w:r w:rsidRPr="000B5E33">
        <w:rPr>
          <w:b w:val="0"/>
          <w:bCs/>
          <w:iCs/>
          <w:szCs w:val="28"/>
        </w:rPr>
        <w:t>характеризовать</w:t>
      </w:r>
      <w:r w:rsidRPr="000B5E33">
        <w:rPr>
          <w:b w:val="0"/>
          <w:szCs w:val="28"/>
        </w:rPr>
        <w:t xml:space="preserve"> как хорошие или плохие;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0B5E33">
        <w:rPr>
          <w:b w:val="0"/>
          <w:i/>
          <w:szCs w:val="28"/>
        </w:rPr>
        <w:t>описывать</w:t>
      </w:r>
      <w:r w:rsidRPr="000B5E33">
        <w:rPr>
          <w:b w:val="0"/>
          <w:szCs w:val="28"/>
        </w:rPr>
        <w:t xml:space="preserve"> свои чувства и ощущения от созерцаемых произведений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искусства, изделий декоративно-прикладного характера, уважительно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относиться к результатам труда мастеров;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0B5E33">
        <w:rPr>
          <w:b w:val="0"/>
          <w:i/>
          <w:szCs w:val="28"/>
        </w:rPr>
        <w:t xml:space="preserve">принимать </w:t>
      </w:r>
      <w:r w:rsidRPr="000B5E33">
        <w:rPr>
          <w:b w:val="0"/>
          <w:iCs/>
          <w:szCs w:val="28"/>
        </w:rPr>
        <w:t>другие мнения и высказывания, уважительно относиться к ним;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опираясь на освоенные изобразительные и конструкторско-технологические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знания и умения, </w:t>
      </w:r>
      <w:r w:rsidRPr="000B5E33">
        <w:rPr>
          <w:b w:val="0"/>
          <w:i/>
          <w:szCs w:val="28"/>
        </w:rPr>
        <w:t>делать выбор</w:t>
      </w:r>
      <w:r w:rsidRPr="000B5E33">
        <w:rPr>
          <w:b w:val="0"/>
          <w:szCs w:val="28"/>
        </w:rPr>
        <w:t xml:space="preserve"> способов реализации предложенного или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собственного замысла.</w:t>
      </w:r>
    </w:p>
    <w:p w:rsidR="00D418FE" w:rsidRPr="000B5E33" w:rsidRDefault="00D418FE" w:rsidP="00BD4DDB">
      <w:pPr>
        <w:ind w:firstLine="284"/>
        <w:rPr>
          <w:rFonts w:ascii="Times New Roman" w:hAnsi="Times New Roman"/>
          <w:sz w:val="28"/>
          <w:szCs w:val="28"/>
          <w:u w:val="single"/>
          <w:lang w:val="ru-RU"/>
        </w:rPr>
      </w:pPr>
      <w:r w:rsidRPr="000B5E33">
        <w:rPr>
          <w:rFonts w:ascii="Times New Roman" w:hAnsi="Times New Roman"/>
          <w:sz w:val="28"/>
          <w:szCs w:val="28"/>
          <w:lang w:val="ru-RU"/>
        </w:rPr>
        <w:t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миру</w:t>
      </w:r>
      <w:r w:rsidRPr="000B5E33">
        <w:rPr>
          <w:rFonts w:ascii="Times New Roman" w:hAnsi="Times New Roman"/>
          <w:bCs/>
          <w:sz w:val="28"/>
          <w:szCs w:val="28"/>
          <w:lang w:val="ru-RU"/>
        </w:rPr>
        <w:t>, событиям, поступкам людей.</w:t>
      </w:r>
    </w:p>
    <w:p w:rsidR="00D418FE" w:rsidRDefault="00D418FE" w:rsidP="00BD4DDB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418FE" w:rsidRPr="000B5E33" w:rsidRDefault="00D418FE" w:rsidP="00BD4DDB">
      <w:pPr>
        <w:rPr>
          <w:rFonts w:ascii="Times New Roman" w:hAnsi="Times New Roman"/>
          <w:sz w:val="28"/>
          <w:szCs w:val="28"/>
          <w:lang w:val="ru-RU"/>
        </w:rPr>
      </w:pPr>
      <w:r w:rsidRPr="000B5E33">
        <w:rPr>
          <w:rFonts w:ascii="Times New Roman" w:hAnsi="Times New Roman"/>
          <w:b/>
          <w:sz w:val="28"/>
          <w:szCs w:val="28"/>
          <w:lang w:val="ru-RU"/>
        </w:rPr>
        <w:t>Метапредметными результатами</w:t>
      </w:r>
      <w:r>
        <w:rPr>
          <w:rFonts w:ascii="Times New Roman" w:hAnsi="Times New Roman"/>
          <w:sz w:val="28"/>
          <w:szCs w:val="28"/>
          <w:lang w:val="ru-RU"/>
        </w:rPr>
        <w:t xml:space="preserve"> изучения курса «Технология» в 4</w:t>
      </w:r>
      <w:r w:rsidRPr="000B5E33"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  <w:lang w:val="ru-RU"/>
        </w:rPr>
        <w:t xml:space="preserve">м классе </w:t>
      </w:r>
      <w:r w:rsidRPr="000B5E33">
        <w:rPr>
          <w:rFonts w:ascii="Times New Roman" w:hAnsi="Times New Roman"/>
          <w:sz w:val="28"/>
          <w:szCs w:val="28"/>
          <w:lang w:val="ru-RU"/>
        </w:rPr>
        <w:t xml:space="preserve"> является формирование следующих универсальных учебных действий: </w:t>
      </w:r>
    </w:p>
    <w:p w:rsidR="00D418FE" w:rsidRDefault="00D418FE" w:rsidP="00BD4DDB">
      <w:pPr>
        <w:pStyle w:val="3"/>
        <w:spacing w:before="0"/>
        <w:jc w:val="left"/>
        <w:rPr>
          <w:b w:val="0"/>
          <w:i/>
          <w:szCs w:val="28"/>
          <w:u w:val="single"/>
        </w:rPr>
      </w:pP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  <w:u w:val="single"/>
        </w:rPr>
      </w:pPr>
      <w:r w:rsidRPr="000B5E33">
        <w:rPr>
          <w:b w:val="0"/>
          <w:i/>
          <w:szCs w:val="28"/>
          <w:u w:val="single"/>
        </w:rPr>
        <w:t>Регулятивные УУД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самостоятельно формулировать цель урока после предварительного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обсуждения;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уметь с помощью учителя анализировать предложенное задание, отделять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известное и неизвестное;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уметь совместно с учителем выявлять и формулировать учебную проблему;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под контролем учителя выполнять пробные поисковые действия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(упражнения) для выявления оптимального решения проблемы (задачи);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выполнять задание по составленному под контролем учителя плану, сверять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свои действия с ним;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осуществлять текущий и точности выполнения технологических операций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(с помощью простых и сложных по конфигурации шаблонов, чертёжных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инструментов), итоговый контроль общего качества выполненного изделия,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задания; проверять модели в действии, вносить необходимые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конструктивные доработки</w:t>
      </w:r>
      <w:r>
        <w:rPr>
          <w:b w:val="0"/>
          <w:szCs w:val="28"/>
        </w:rPr>
        <w:t xml:space="preserve"> (с</w:t>
      </w:r>
      <w:r w:rsidRPr="000B5E33">
        <w:rPr>
          <w:b w:val="0"/>
          <w:szCs w:val="28"/>
        </w:rPr>
        <w:t xml:space="preserve">редством формирования этих действий служит 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 </w:t>
      </w:r>
      <w:r w:rsidRPr="000B5E33">
        <w:rPr>
          <w:b w:val="0"/>
          <w:szCs w:val="28"/>
        </w:rPr>
        <w:t xml:space="preserve">технология </w:t>
      </w:r>
      <w:r w:rsidRPr="000B5E33">
        <w:rPr>
          <w:b w:val="0"/>
          <w:bCs/>
          <w:szCs w:val="28"/>
        </w:rPr>
        <w:t>продуктивной художественно-творческой деятельности</w:t>
      </w:r>
      <w:r>
        <w:rPr>
          <w:b w:val="0"/>
          <w:bCs/>
          <w:szCs w:val="28"/>
        </w:rPr>
        <w:t>)</w:t>
      </w:r>
      <w:r w:rsidRPr="000B5E33">
        <w:rPr>
          <w:b w:val="0"/>
          <w:szCs w:val="28"/>
        </w:rPr>
        <w:t>;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szCs w:val="28"/>
        </w:rPr>
        <w:t xml:space="preserve">- </w:t>
      </w:r>
      <w:r w:rsidRPr="000B5E33">
        <w:rPr>
          <w:b w:val="0"/>
          <w:szCs w:val="28"/>
        </w:rPr>
        <w:t>в диалоге с учителем учиться вырабатывать критерии оценки и определять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степень успешности выполнения своей работы и работы всех, исходя из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 </w:t>
      </w:r>
      <w:r w:rsidRPr="000B5E33">
        <w:rPr>
          <w:b w:val="0"/>
          <w:szCs w:val="28"/>
        </w:rPr>
        <w:t>имеющихся критериев</w:t>
      </w:r>
      <w:r>
        <w:rPr>
          <w:b w:val="0"/>
          <w:szCs w:val="28"/>
        </w:rPr>
        <w:t xml:space="preserve"> (с</w:t>
      </w:r>
      <w:r w:rsidRPr="000B5E33">
        <w:rPr>
          <w:b w:val="0"/>
          <w:szCs w:val="28"/>
        </w:rPr>
        <w:t>редством формирования этих действий служит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i/>
          <w:szCs w:val="28"/>
          <w:u w:val="single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технология оценки учебных успехов</w:t>
      </w:r>
      <w:r>
        <w:rPr>
          <w:b w:val="0"/>
          <w:szCs w:val="28"/>
        </w:rPr>
        <w:t>)</w:t>
      </w:r>
    </w:p>
    <w:p w:rsidR="00D418FE" w:rsidRDefault="00D418FE" w:rsidP="00BD4DDB">
      <w:pPr>
        <w:pStyle w:val="3"/>
        <w:spacing w:before="0"/>
        <w:jc w:val="left"/>
        <w:rPr>
          <w:b w:val="0"/>
          <w:i/>
          <w:szCs w:val="28"/>
          <w:u w:val="single"/>
        </w:rPr>
      </w:pP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  <w:u w:val="single"/>
        </w:rPr>
      </w:pPr>
      <w:r w:rsidRPr="000B5E33">
        <w:rPr>
          <w:b w:val="0"/>
          <w:i/>
          <w:szCs w:val="28"/>
          <w:u w:val="single"/>
        </w:rPr>
        <w:t>Познавательные УУД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- </w:t>
      </w:r>
      <w:r w:rsidRPr="000B5E33">
        <w:rPr>
          <w:b w:val="0"/>
          <w:i/>
          <w:szCs w:val="28"/>
        </w:rPr>
        <w:t>искать и отбирать</w:t>
      </w:r>
      <w:r w:rsidRPr="000B5E33">
        <w:rPr>
          <w:b w:val="0"/>
          <w:szCs w:val="28"/>
        </w:rPr>
        <w:t xml:space="preserve"> необходимые для решения учебной задачи источники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информации в учебнике (текст, иллюстрация, схема, чертёж,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инструкционная карта), энциклопедиях, справочниках, Интернете;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iCs/>
          <w:szCs w:val="28"/>
        </w:rPr>
        <w:t xml:space="preserve">- </w:t>
      </w:r>
      <w:r w:rsidRPr="000B5E33">
        <w:rPr>
          <w:b w:val="0"/>
          <w:i/>
          <w:iCs/>
          <w:szCs w:val="28"/>
        </w:rPr>
        <w:t>добывать</w:t>
      </w:r>
      <w:r w:rsidRPr="000B5E33">
        <w:rPr>
          <w:b w:val="0"/>
          <w:szCs w:val="28"/>
        </w:rPr>
        <w:t xml:space="preserve"> новые знания в процессе наблюдений, рассуждений и 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 </w:t>
      </w:r>
      <w:r w:rsidRPr="000B5E33">
        <w:rPr>
          <w:b w:val="0"/>
          <w:szCs w:val="28"/>
        </w:rPr>
        <w:t>обсуждений материалов учебника, выполнения пробных поисковых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упражнений; </w:t>
      </w:r>
    </w:p>
    <w:p w:rsidR="00D418FE" w:rsidRDefault="00D418FE" w:rsidP="00BD4DDB">
      <w:pPr>
        <w:pStyle w:val="3"/>
        <w:spacing w:before="0"/>
        <w:jc w:val="left"/>
        <w:rPr>
          <w:b w:val="0"/>
          <w:i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 xml:space="preserve">перерабатывать полученную информацию: </w:t>
      </w:r>
      <w:r w:rsidRPr="000B5E33">
        <w:rPr>
          <w:b w:val="0"/>
          <w:i/>
          <w:szCs w:val="28"/>
        </w:rPr>
        <w:t>сравнивать</w:t>
      </w:r>
      <w:r w:rsidRPr="000B5E33">
        <w:rPr>
          <w:b w:val="0"/>
          <w:szCs w:val="28"/>
        </w:rPr>
        <w:t xml:space="preserve"> и </w:t>
      </w:r>
      <w:r w:rsidRPr="000B5E33">
        <w:rPr>
          <w:b w:val="0"/>
          <w:i/>
          <w:szCs w:val="28"/>
        </w:rPr>
        <w:t>клас</w:t>
      </w:r>
      <w:r>
        <w:rPr>
          <w:b w:val="0"/>
          <w:i/>
          <w:szCs w:val="28"/>
        </w:rPr>
        <w:t>с</w:t>
      </w:r>
      <w:r w:rsidRPr="000B5E33">
        <w:rPr>
          <w:b w:val="0"/>
          <w:i/>
          <w:szCs w:val="28"/>
        </w:rPr>
        <w:t>ифицировать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szCs w:val="28"/>
        </w:rPr>
        <w:t xml:space="preserve"> </w:t>
      </w:r>
      <w:r w:rsidRPr="000B5E33">
        <w:rPr>
          <w:b w:val="0"/>
          <w:szCs w:val="28"/>
        </w:rPr>
        <w:t xml:space="preserve"> факты и явления;</w:t>
      </w:r>
      <w:r w:rsidRPr="000B5E33">
        <w:rPr>
          <w:szCs w:val="28"/>
        </w:rPr>
        <w:t xml:space="preserve"> </w:t>
      </w:r>
      <w:r w:rsidRPr="000B5E33">
        <w:rPr>
          <w:b w:val="0"/>
          <w:szCs w:val="28"/>
        </w:rPr>
        <w:t>определять причинно-следственные связи изучаемых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явлений, событий;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i/>
          <w:iCs/>
          <w:szCs w:val="28"/>
        </w:rPr>
        <w:t xml:space="preserve">- </w:t>
      </w:r>
      <w:r w:rsidRPr="000B5E33">
        <w:rPr>
          <w:b w:val="0"/>
          <w:i/>
          <w:iCs/>
          <w:szCs w:val="28"/>
        </w:rPr>
        <w:t>д</w:t>
      </w:r>
      <w:r w:rsidRPr="000B5E33">
        <w:rPr>
          <w:b w:val="0"/>
          <w:i/>
          <w:szCs w:val="28"/>
        </w:rPr>
        <w:t>елать выводы</w:t>
      </w:r>
      <w:r w:rsidRPr="000B5E33">
        <w:rPr>
          <w:b w:val="0"/>
          <w:szCs w:val="28"/>
        </w:rPr>
        <w:t xml:space="preserve"> на основе </w:t>
      </w:r>
      <w:r w:rsidRPr="000B5E33">
        <w:rPr>
          <w:b w:val="0"/>
          <w:i/>
          <w:iCs/>
          <w:szCs w:val="28"/>
        </w:rPr>
        <w:t>обобщения</w:t>
      </w:r>
      <w:r w:rsidRPr="000B5E33">
        <w:rPr>
          <w:b w:val="0"/>
          <w:szCs w:val="28"/>
        </w:rPr>
        <w:t xml:space="preserve"> полученных знаний;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 xml:space="preserve">преобразовывать информацию: </w:t>
      </w:r>
      <w:r w:rsidRPr="000B5E33">
        <w:rPr>
          <w:b w:val="0"/>
          <w:i/>
          <w:szCs w:val="28"/>
        </w:rPr>
        <w:t>представлять</w:t>
      </w:r>
      <w:r w:rsidRPr="000B5E33">
        <w:rPr>
          <w:b w:val="0"/>
          <w:szCs w:val="28"/>
        </w:rPr>
        <w:t xml:space="preserve"> </w:t>
      </w:r>
      <w:r w:rsidRPr="000B5E33">
        <w:rPr>
          <w:b w:val="0"/>
          <w:i/>
          <w:szCs w:val="28"/>
        </w:rPr>
        <w:t>информацию</w:t>
      </w:r>
      <w:r w:rsidRPr="000B5E33">
        <w:rPr>
          <w:b w:val="0"/>
          <w:szCs w:val="28"/>
        </w:rPr>
        <w:t xml:space="preserve"> в виде текста,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таблицы, схемы (в информационных проектах).</w:t>
      </w:r>
    </w:p>
    <w:p w:rsidR="00D418FE" w:rsidRPr="000B5E33" w:rsidRDefault="00D418FE" w:rsidP="00BD4DDB">
      <w:pPr>
        <w:pStyle w:val="3"/>
        <w:spacing w:before="0"/>
        <w:ind w:firstLine="284"/>
        <w:jc w:val="left"/>
        <w:rPr>
          <w:b w:val="0"/>
          <w:i/>
          <w:szCs w:val="28"/>
          <w:u w:val="single"/>
        </w:rPr>
      </w:pPr>
      <w:r w:rsidRPr="000B5E33">
        <w:rPr>
          <w:b w:val="0"/>
          <w:szCs w:val="28"/>
        </w:rPr>
        <w:t>Средством формирования этих действий служат учебный материал и задания учебника, нацеленные на 1-ю линию развития – чувствовать мир, искусство.</w:t>
      </w:r>
    </w:p>
    <w:p w:rsidR="00D418FE" w:rsidRDefault="00D418FE" w:rsidP="00BD4DDB">
      <w:pPr>
        <w:pStyle w:val="3"/>
        <w:spacing w:before="0"/>
        <w:jc w:val="left"/>
        <w:rPr>
          <w:b w:val="0"/>
          <w:i/>
          <w:szCs w:val="28"/>
        </w:rPr>
      </w:pPr>
    </w:p>
    <w:p w:rsidR="00D418FE" w:rsidRPr="00C04629" w:rsidRDefault="00D418FE" w:rsidP="00BD4DDB">
      <w:pPr>
        <w:pStyle w:val="3"/>
        <w:spacing w:before="0"/>
        <w:jc w:val="left"/>
        <w:rPr>
          <w:b w:val="0"/>
          <w:szCs w:val="28"/>
          <w:u w:val="single"/>
        </w:rPr>
      </w:pPr>
      <w:r w:rsidRPr="00C04629">
        <w:rPr>
          <w:b w:val="0"/>
          <w:i/>
          <w:szCs w:val="28"/>
          <w:u w:val="single"/>
        </w:rPr>
        <w:t>Коммуникативные УУД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донести свою позицию до других:</w:t>
      </w:r>
      <w:r w:rsidRPr="000B5E33">
        <w:rPr>
          <w:b w:val="0"/>
          <w:i/>
          <w:szCs w:val="28"/>
        </w:rPr>
        <w:t xml:space="preserve"> оформлять</w:t>
      </w:r>
      <w:r w:rsidRPr="000B5E33">
        <w:rPr>
          <w:b w:val="0"/>
          <w:szCs w:val="28"/>
        </w:rPr>
        <w:t xml:space="preserve"> свои мысли в устной и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письменной речи с учётом своих учебных и жизненных речевых ситуаций;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донести свою позицию до других:</w:t>
      </w:r>
      <w:r w:rsidRPr="000B5E33">
        <w:rPr>
          <w:b w:val="0"/>
          <w:i/>
          <w:szCs w:val="28"/>
        </w:rPr>
        <w:t xml:space="preserve"> высказывать</w:t>
      </w:r>
      <w:r w:rsidRPr="000B5E33">
        <w:rPr>
          <w:b w:val="0"/>
          <w:szCs w:val="28"/>
        </w:rPr>
        <w:t xml:space="preserve"> свою точку зрения и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пытаться её </w:t>
      </w:r>
      <w:r w:rsidRPr="000B5E33">
        <w:rPr>
          <w:b w:val="0"/>
          <w:i/>
          <w:szCs w:val="28"/>
        </w:rPr>
        <w:t>обосновать</w:t>
      </w:r>
      <w:r w:rsidRPr="000B5E33">
        <w:rPr>
          <w:b w:val="0"/>
          <w:szCs w:val="28"/>
        </w:rPr>
        <w:t>, приводя аргументы;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слушать других, пытаться принимать другую точку зрения, быть готовым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 </w:t>
      </w:r>
      <w:r w:rsidRPr="000B5E33">
        <w:rPr>
          <w:b w:val="0"/>
          <w:szCs w:val="28"/>
        </w:rPr>
        <w:t>изменить свою точку зрения</w:t>
      </w:r>
      <w:r>
        <w:rPr>
          <w:b w:val="0"/>
          <w:szCs w:val="28"/>
        </w:rPr>
        <w:t xml:space="preserve"> (с</w:t>
      </w:r>
      <w:r w:rsidRPr="000B5E33">
        <w:rPr>
          <w:b w:val="0"/>
          <w:szCs w:val="28"/>
        </w:rPr>
        <w:t>редством формирования этих действий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 w:rsidRPr="000B5E33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>служит технология проблемного диалога (побу</w:t>
      </w:r>
      <w:r>
        <w:rPr>
          <w:b w:val="0"/>
          <w:szCs w:val="28"/>
        </w:rPr>
        <w:t>ждающий и подводящий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 диалог))</w:t>
      </w:r>
      <w:r w:rsidRPr="000B5E33">
        <w:rPr>
          <w:b w:val="0"/>
          <w:szCs w:val="28"/>
        </w:rPr>
        <w:t>;</w:t>
      </w:r>
    </w:p>
    <w:p w:rsidR="00D418FE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Pr="000B5E33">
        <w:rPr>
          <w:b w:val="0"/>
          <w:szCs w:val="28"/>
        </w:rPr>
        <w:t>уметь сотрудничать, выполняя различные роли в группе, в совместном</w:t>
      </w:r>
    </w:p>
    <w:p w:rsidR="00D418FE" w:rsidRPr="000B5E33" w:rsidRDefault="00D418FE" w:rsidP="00BD4DDB">
      <w:pPr>
        <w:pStyle w:val="3"/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0B5E33">
        <w:rPr>
          <w:b w:val="0"/>
          <w:szCs w:val="28"/>
        </w:rPr>
        <w:t xml:space="preserve"> решении проблемы (задачи);</w:t>
      </w:r>
    </w:p>
    <w:p w:rsidR="00D418FE" w:rsidRDefault="00D418FE" w:rsidP="00BD4DD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C04629">
        <w:rPr>
          <w:rFonts w:ascii="Times New Roman" w:hAnsi="Times New Roman"/>
          <w:sz w:val="28"/>
          <w:szCs w:val="28"/>
          <w:lang w:val="ru-RU"/>
        </w:rPr>
        <w:t>уважительно относиться к позиции д</w:t>
      </w:r>
      <w:r>
        <w:rPr>
          <w:rFonts w:ascii="Times New Roman" w:hAnsi="Times New Roman"/>
          <w:sz w:val="28"/>
          <w:szCs w:val="28"/>
          <w:lang w:val="ru-RU"/>
        </w:rPr>
        <w:t>ругого, пытаться договариваться</w:t>
      </w:r>
    </w:p>
    <w:p w:rsidR="00D418FE" w:rsidRDefault="00D418FE" w:rsidP="00BD4DD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0462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(с</w:t>
      </w:r>
      <w:r w:rsidRPr="000B5E33">
        <w:rPr>
          <w:rFonts w:ascii="Times New Roman" w:hAnsi="Times New Roman"/>
          <w:sz w:val="28"/>
          <w:szCs w:val="28"/>
          <w:lang w:val="ru-RU"/>
        </w:rPr>
        <w:t>редством формирования этих действий служит работа в малых группах</w:t>
      </w:r>
      <w:r>
        <w:rPr>
          <w:rFonts w:ascii="Times New Roman" w:hAnsi="Times New Roman"/>
          <w:sz w:val="28"/>
          <w:szCs w:val="28"/>
          <w:lang w:val="ru-RU"/>
        </w:rPr>
        <w:t>).</w:t>
      </w:r>
    </w:p>
    <w:p w:rsidR="00D418FE" w:rsidRDefault="00D418FE" w:rsidP="00BD4DDB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300E66" w:rsidRDefault="00D418FE" w:rsidP="00BD4DD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Предметные </w:t>
      </w:r>
      <w:r w:rsidRPr="00E618F3">
        <w:rPr>
          <w:rFonts w:ascii="Times New Roman" w:hAnsi="Times New Roman"/>
          <w:b/>
          <w:sz w:val="28"/>
          <w:szCs w:val="28"/>
          <w:lang w:val="ru-RU"/>
        </w:rPr>
        <w:t xml:space="preserve"> результат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ы </w:t>
      </w:r>
      <w:r w:rsidRPr="00300E66">
        <w:rPr>
          <w:rFonts w:ascii="Times New Roman" w:hAnsi="Times New Roman"/>
          <w:sz w:val="28"/>
          <w:szCs w:val="28"/>
          <w:lang w:val="ru-RU"/>
        </w:rPr>
        <w:t>освое</w:t>
      </w:r>
      <w:r>
        <w:rPr>
          <w:rFonts w:ascii="Times New Roman" w:hAnsi="Times New Roman"/>
          <w:sz w:val="28"/>
          <w:szCs w:val="28"/>
          <w:lang w:val="ru-RU"/>
        </w:rPr>
        <w:t>ния учебной программы по курс</w:t>
      </w:r>
      <w:r w:rsidRPr="00300E66">
        <w:rPr>
          <w:rFonts w:ascii="Times New Roman" w:hAnsi="Times New Roman"/>
          <w:sz w:val="28"/>
          <w:szCs w:val="28"/>
          <w:lang w:val="ru-RU"/>
        </w:rPr>
        <w:t>у «Технология</w:t>
      </w:r>
      <w:r>
        <w:rPr>
          <w:rFonts w:ascii="Times New Roman" w:hAnsi="Times New Roman"/>
          <w:sz w:val="28"/>
          <w:szCs w:val="28"/>
          <w:lang w:val="ru-RU"/>
        </w:rPr>
        <w:t>»  к концу 4</w:t>
      </w:r>
      <w:r w:rsidRPr="00300E66">
        <w:rPr>
          <w:rFonts w:ascii="Times New Roman" w:hAnsi="Times New Roman"/>
          <w:sz w:val="28"/>
          <w:szCs w:val="28"/>
          <w:lang w:val="ru-RU"/>
        </w:rPr>
        <w:t>-го года обучения</w:t>
      </w:r>
    </w:p>
    <w:p w:rsidR="00D418FE" w:rsidRDefault="00D418FE" w:rsidP="00BD4DDB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BD4DD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Выпускник  научи</w:t>
      </w:r>
      <w:r w:rsidRPr="00300E66">
        <w:rPr>
          <w:rFonts w:ascii="Times New Roman" w:hAnsi="Times New Roman"/>
          <w:b/>
          <w:sz w:val="28"/>
          <w:szCs w:val="28"/>
          <w:u w:val="single"/>
          <w:lang w:val="ru-RU"/>
        </w:rPr>
        <w:t>тся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составлять сообщения о современных профессиях, связанных с механизированным и автоматизированном трудом (с учётом региональных особенностей), и описывать их особенности;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организовывать рабочее место в зависимости от вида работы, распределять рабочее время;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отбирать и анализировать информацию из учебника и других дидактических материалов, использовать её в организации работы;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осуществлять контроль и корректировку хода работы;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выполнять социальные роли (председатель заседания школьного клуба, консультант, экспериментатор и т.д.);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выполнять доступные действия по самообслуживанию (декоративное оформление культурно-бытовой среды, ремонт одежды и книг);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отбирать предложенные материалы для изделий по декоративно-художественным и конструктивным свойствам в соответствии с поставленной задачей;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применять приёмы рациональной и безопасной работы ручными инструментами: чертёжными (циркуль), режущими (ножницы, канцелярский нож);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размечать бумагу и картон циркулем;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изготавливать объёмные изделия по простейшим чертежам, эскизам;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анализировать конструкцию изделия: определять взаимное расположение деталей, виды их соединений;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рассказывать о назначении инструментальных программ, называемых текстовыми редакторами;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использовать правила оформления текста (заголовок, абзац, отступ «красная строка»); знать цели работы с принтером как с техническим устройством;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работать с текстом и изображением, представленными в компьютере;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использовать возможности оформления текста рисунками, таблицами, схемами;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использовать возможности поиска информации с помощью программных средств;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соблюдать безопасные приёмы труда при работе на компьютере;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включать и выключать дополнительные устройства, подключаемые к компьютеру;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использовать элементарные приёмы клавиатурного письма;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использовать элементарные приёмы работы с документом с помощью простейшего текстового редактора (сохранять и открывать документ, выводить документ на печать);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осуществлять поиск, преобразование, хранение и применение информации для решения различных задач;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решать учебные и практические задачи с использованием компьютерных программ;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подключать к компьютеру дополнительные устройства;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осуществлять поиск информации в электронных заданиях: словарях, справочниках, энциклопедиях;</w:t>
      </w:r>
    </w:p>
    <w:p w:rsidR="00D418FE" w:rsidRDefault="00D418FE" w:rsidP="00BD4DD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соблюдать правила личной гигиены и использования безопасных приёмов работы со средствами информационных и коммуникационных технологий.</w:t>
      </w: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  <w:r w:rsidRPr="00BD5CEB">
        <w:rPr>
          <w:szCs w:val="28"/>
          <w:u w:val="single"/>
        </w:rPr>
        <w:t>Выпускник получит возможность научиться</w:t>
      </w:r>
      <w:r>
        <w:rPr>
          <w:b w:val="0"/>
          <w:szCs w:val="28"/>
        </w:rPr>
        <w:t>:</w:t>
      </w:r>
    </w:p>
    <w:p w:rsidR="00D418FE" w:rsidRDefault="00D418FE" w:rsidP="00BD5CE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BD5CEB">
        <w:rPr>
          <w:b w:val="0"/>
          <w:szCs w:val="28"/>
        </w:rPr>
        <w:t>понимать особенность проектной деятельности и осуществлять её, разрабатывать замысел,</w:t>
      </w:r>
      <w:r>
        <w:rPr>
          <w:b w:val="0"/>
          <w:szCs w:val="28"/>
        </w:rPr>
        <w:t xml:space="preserve"> искать пути его реализации, воплощать его в продукте, демонстрировать готовый продукт;</w:t>
      </w:r>
    </w:p>
    <w:p w:rsidR="00D418FE" w:rsidRDefault="00D418FE" w:rsidP="00BD5CE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D418FE" w:rsidRDefault="00D418FE" w:rsidP="00BD5CE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задачей;</w:t>
      </w:r>
    </w:p>
    <w:p w:rsidR="00D418FE" w:rsidRDefault="00D418FE" w:rsidP="00BD5CEB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>
        <w:rPr>
          <w:b w:val="0"/>
          <w:szCs w:val="28"/>
        </w:rPr>
        <w:t>осуществлять ввод информации в компьютер с клавиатуры.</w:t>
      </w: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Pr="000B5E97" w:rsidRDefault="00D418FE" w:rsidP="000B5E97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B5E97">
        <w:rPr>
          <w:rFonts w:ascii="Times New Roman" w:hAnsi="Times New Roman"/>
          <w:color w:val="000000"/>
          <w:sz w:val="28"/>
          <w:szCs w:val="28"/>
          <w:lang w:val="ru-RU"/>
        </w:rPr>
        <w:t>К концу обучения в начальной школе будет обеспечена готовность обучающихся к дальнейшему образованию, достигнут необходимый уровень первоначальных трудовых умений, начальной технологической подготовки, которые включают:</w:t>
      </w:r>
    </w:p>
    <w:p w:rsidR="00D418FE" w:rsidRPr="000B5E97" w:rsidRDefault="00D418FE" w:rsidP="00A429E4">
      <w:pPr>
        <w:widowControl w:val="0"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ind w:left="0" w:firstLine="36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B5E97">
        <w:rPr>
          <w:rFonts w:ascii="Times New Roman" w:hAnsi="Times New Roman"/>
          <w:color w:val="000000"/>
          <w:sz w:val="28"/>
          <w:szCs w:val="28"/>
          <w:lang w:val="ru-RU"/>
        </w:rPr>
        <w:t>элементарные знания о значении и месте трудовой деятельности в создании общечеловеческой культуры, о простых и доступных правилах создания функционального, комфортного и эстетически выразительного жизненного пространства (удобство, эстетическая выразительность, прочность; гармония предметов и окружающей среды);</w:t>
      </w:r>
    </w:p>
    <w:p w:rsidR="00D418FE" w:rsidRPr="000B5E97" w:rsidRDefault="00D418FE" w:rsidP="00A429E4">
      <w:pPr>
        <w:widowControl w:val="0"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ind w:left="0" w:firstLine="36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B5E97">
        <w:rPr>
          <w:rFonts w:ascii="Times New Roman" w:hAnsi="Times New Roman"/>
          <w:color w:val="000000"/>
          <w:sz w:val="28"/>
          <w:szCs w:val="28"/>
          <w:lang w:val="ru-RU"/>
        </w:rPr>
        <w:t>соответствующую возрасту технологическую компетентность: знание используемых видов материалов, их свойств, способов обработки; анализ устройства и назначения изделия; умение определять необходимые действия и технологические операции и применять их для решения практических задач; подбор материалов и инструментов в соответствии с выдвинутым планом и прогнозом возможных результатов; экономную разметку; обработку с целью получения деталей, сборку, отделку изделия; проверку изделия в действии;</w:t>
      </w:r>
    </w:p>
    <w:p w:rsidR="00D418FE" w:rsidRPr="000B5E97" w:rsidRDefault="00D418FE" w:rsidP="00A429E4">
      <w:pPr>
        <w:widowControl w:val="0"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ind w:left="0" w:firstLine="36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B5E97">
        <w:rPr>
          <w:rFonts w:ascii="Times New Roman" w:hAnsi="Times New Roman"/>
          <w:color w:val="000000"/>
          <w:sz w:val="28"/>
          <w:szCs w:val="28"/>
          <w:lang w:val="ru-RU"/>
        </w:rPr>
        <w:t>достаточный уровень графической грамотности: выполнение измерений, чтение доступных графических изображений, использование чертежных инструментов (линейка, угольник, циркуль) и приспособлений для разметки деталей изделий; опору на рисунки, план, схемы, простейшие чертежи при решении задач по моделированию, воспроизведению и конструированию объектов;</w:t>
      </w:r>
    </w:p>
    <w:p w:rsidR="00D418FE" w:rsidRPr="000B5E97" w:rsidRDefault="00D418FE" w:rsidP="00A429E4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36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B5E97">
        <w:rPr>
          <w:rFonts w:ascii="Times New Roman" w:hAnsi="Times New Roman"/>
          <w:color w:val="000000"/>
          <w:sz w:val="28"/>
          <w:szCs w:val="28"/>
          <w:lang w:val="ru-RU"/>
        </w:rPr>
        <w:t>умение создавать несложные конструкции из разных материалов: исследование конструктивных особенностей объектов, подбор материалов и технологии их изготовления, проверку конструкции в действии, внесение корректив;</w:t>
      </w:r>
    </w:p>
    <w:p w:rsidR="00D418FE" w:rsidRPr="000B5E97" w:rsidRDefault="00D418FE" w:rsidP="00A429E4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36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B5E97">
        <w:rPr>
          <w:rFonts w:ascii="Times New Roman" w:hAnsi="Times New Roman"/>
          <w:color w:val="000000"/>
          <w:sz w:val="28"/>
          <w:szCs w:val="28"/>
          <w:lang w:val="ru-RU"/>
        </w:rPr>
        <w:t>овладение такими универсальными учебными действиями, как: ориентировка в задании, поиск, анализ и отбор необходимой информации, планирование действий, прогнозирование результатов собственной и коллективной технологической деятельности, осуществление объективного самоконтроля и оценка собственной деятельности и деятельности своих товарищей, умение находить и исправлять ошибки в своей практической работе;</w:t>
      </w:r>
    </w:p>
    <w:p w:rsidR="00D418FE" w:rsidRPr="000B5E97" w:rsidRDefault="00D418FE" w:rsidP="00A429E4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36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B5E97">
        <w:rPr>
          <w:rFonts w:ascii="Times New Roman" w:hAnsi="Times New Roman"/>
          <w:color w:val="000000"/>
          <w:sz w:val="28"/>
          <w:szCs w:val="28"/>
          <w:lang w:val="ru-RU"/>
        </w:rPr>
        <w:t>умение самостоятельно справляться с доступными проблемами, реализовывать собственные замыслы, устанавливать доброжелательные взаимоотношения в рабочей группе, выполнять разные социальные роли (руководитель—подчиненный);</w:t>
      </w:r>
    </w:p>
    <w:p w:rsidR="00D418FE" w:rsidRPr="000B5E97" w:rsidRDefault="00D418FE" w:rsidP="00A429E4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36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B5E97">
        <w:rPr>
          <w:rFonts w:ascii="Times New Roman" w:hAnsi="Times New Roman"/>
          <w:color w:val="000000"/>
          <w:sz w:val="28"/>
          <w:szCs w:val="28"/>
          <w:lang w:val="ru-RU"/>
        </w:rPr>
        <w:t>развитие личностных качеств: любознательность, доброжелательность, трудолюбие, уважение к труду, внимательное отношение к старшим, младшим и одноклассникам, стремление и готовность прийти на помощь тем, кто в ней нуждается.</w:t>
      </w: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p w:rsidR="00D418FE" w:rsidRDefault="00D418FE" w:rsidP="000B5E97">
      <w:pPr>
        <w:pStyle w:val="3"/>
        <w:jc w:val="left"/>
        <w:rPr>
          <w:szCs w:val="28"/>
        </w:rPr>
      </w:pPr>
      <w:r>
        <w:rPr>
          <w:szCs w:val="28"/>
        </w:rPr>
        <w:t xml:space="preserve">         </w:t>
      </w:r>
      <w:r w:rsidRPr="003627FF">
        <w:rPr>
          <w:szCs w:val="28"/>
        </w:rPr>
        <w:t xml:space="preserve">Описание места учебного предмета «Окружающий мир» </w:t>
      </w:r>
    </w:p>
    <w:p w:rsidR="00D418FE" w:rsidRPr="003627FF" w:rsidRDefault="00D418FE" w:rsidP="000B5E97">
      <w:pPr>
        <w:pStyle w:val="3"/>
        <w:jc w:val="left"/>
        <w:rPr>
          <w:szCs w:val="28"/>
        </w:rPr>
      </w:pPr>
    </w:p>
    <w:p w:rsidR="00D418FE" w:rsidRDefault="00D418FE" w:rsidP="000B5E97">
      <w:pPr>
        <w:ind w:firstLine="284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  <w:r w:rsidRPr="003627FF">
        <w:rPr>
          <w:rFonts w:ascii="Times New Roman" w:hAnsi="Times New Roman"/>
          <w:color w:val="000000"/>
          <w:sz w:val="28"/>
          <w:szCs w:val="28"/>
          <w:lang w:val="ru-RU"/>
        </w:rPr>
        <w:t>В соответствии с федеральным базисным уче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бным планом курс «Технология</w:t>
      </w:r>
      <w:r w:rsidRPr="003627FF">
        <w:rPr>
          <w:rFonts w:ascii="Times New Roman" w:hAnsi="Times New Roman"/>
          <w:color w:val="000000"/>
          <w:sz w:val="28"/>
          <w:szCs w:val="28"/>
          <w:lang w:val="ru-RU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color w:val="000000"/>
          <w:sz w:val="28"/>
          <w:szCs w:val="28"/>
          <w:lang w:val="ru-RU"/>
        </w:rPr>
        <w:t xml:space="preserve">изучается с </w:t>
      </w:r>
      <w:r w:rsidRPr="00E8019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1 </w:t>
      </w:r>
      <w:r w:rsidRPr="003627FF">
        <w:rPr>
          <w:rFonts w:ascii="Times New Roman" w:hAnsi="Times New Roman"/>
          <w:color w:val="000000"/>
          <w:sz w:val="28"/>
          <w:szCs w:val="28"/>
          <w:lang w:val="ru-RU"/>
        </w:rPr>
        <w:t xml:space="preserve">по </w:t>
      </w:r>
      <w:r w:rsidRPr="00E8019C">
        <w:rPr>
          <w:rFonts w:ascii="Times New Roman" w:hAnsi="Times New Roman"/>
          <w:b/>
          <w:color w:val="000000"/>
          <w:sz w:val="28"/>
          <w:szCs w:val="28"/>
          <w:lang w:val="ru-RU"/>
        </w:rPr>
        <w:t>4</w:t>
      </w:r>
      <w:r w:rsidRPr="003627FF">
        <w:rPr>
          <w:rFonts w:ascii="Times New Roman" w:hAnsi="Times New Roman"/>
          <w:color w:val="000000"/>
          <w:sz w:val="28"/>
          <w:szCs w:val="28"/>
          <w:lang w:val="ru-RU"/>
        </w:rPr>
        <w:t xml:space="preserve"> класс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по одному</w:t>
      </w:r>
      <w:r w:rsidRPr="00E8019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час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у </w:t>
      </w:r>
      <w:r w:rsidRPr="003627FF">
        <w:rPr>
          <w:rFonts w:ascii="Times New Roman" w:hAnsi="Times New Roman"/>
          <w:color w:val="000000"/>
          <w:sz w:val="28"/>
          <w:szCs w:val="28"/>
          <w:lang w:val="ru-RU"/>
        </w:rPr>
        <w:t xml:space="preserve"> в неделю. Общий объём учебного времени составляет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135</w:t>
      </w:r>
      <w:r w:rsidRPr="003627FF">
        <w:rPr>
          <w:rFonts w:ascii="Times New Roman" w:hAnsi="Times New Roman"/>
          <w:color w:val="000000"/>
          <w:sz w:val="28"/>
          <w:szCs w:val="28"/>
          <w:lang w:val="ru-RU"/>
        </w:rPr>
        <w:t xml:space="preserve"> часов. </w:t>
      </w:r>
    </w:p>
    <w:p w:rsidR="00D418FE" w:rsidRDefault="00D418FE" w:rsidP="000B5E97">
      <w:pPr>
        <w:ind w:firstLine="284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 учебном плане лицея  в </w:t>
      </w:r>
      <w:r w:rsidRPr="003627F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1-ом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классе на изучение предмета «Технология» выделяется </w:t>
      </w:r>
      <w:r w:rsidRPr="00E8019C">
        <w:rPr>
          <w:rFonts w:ascii="Times New Roman" w:hAnsi="Times New Roman"/>
          <w:b/>
          <w:color w:val="000000"/>
          <w:sz w:val="28"/>
          <w:szCs w:val="28"/>
          <w:lang w:val="ru-RU"/>
        </w:rPr>
        <w:t>1 час</w:t>
      </w:r>
      <w:r w:rsidRPr="003627FF">
        <w:rPr>
          <w:rFonts w:ascii="Times New Roman" w:hAnsi="Times New Roman"/>
          <w:color w:val="000000"/>
          <w:sz w:val="28"/>
          <w:szCs w:val="28"/>
          <w:lang w:val="ru-RU"/>
        </w:rPr>
        <w:t xml:space="preserve"> в неделю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 w:rsidRPr="00E8019C">
        <w:rPr>
          <w:rFonts w:ascii="Times New Roman" w:hAnsi="Times New Roman"/>
          <w:b/>
          <w:color w:val="000000"/>
          <w:sz w:val="28"/>
          <w:szCs w:val="28"/>
          <w:lang w:val="ru-RU"/>
        </w:rPr>
        <w:t>33</w:t>
      </w:r>
      <w:r w:rsidRPr="003627F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E8019C">
        <w:rPr>
          <w:rFonts w:ascii="Times New Roman" w:hAnsi="Times New Roman"/>
          <w:b/>
          <w:color w:val="000000"/>
          <w:sz w:val="28"/>
          <w:szCs w:val="28"/>
          <w:lang w:val="ru-RU"/>
        </w:rPr>
        <w:t>часа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в год; во </w:t>
      </w:r>
      <w:r w:rsidRPr="000B5E97">
        <w:rPr>
          <w:rFonts w:ascii="Times New Roman" w:hAnsi="Times New Roman"/>
          <w:b/>
          <w:color w:val="000000"/>
          <w:sz w:val="28"/>
          <w:szCs w:val="28"/>
          <w:lang w:val="ru-RU"/>
        </w:rPr>
        <w:t>2-4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классах</w:t>
      </w:r>
      <w:r w:rsidRPr="003627F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D418FE" w:rsidRDefault="00D418FE" w:rsidP="000B5E97">
      <w:pPr>
        <w:rPr>
          <w:rFonts w:ascii="Times New Roman" w:hAnsi="Times New Roman"/>
          <w:color w:val="000000"/>
          <w:sz w:val="28"/>
          <w:szCs w:val="28"/>
          <w:lang w:val="ru-RU"/>
        </w:rPr>
      </w:pPr>
      <w:r w:rsidRPr="003627FF"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1</w:t>
      </w:r>
      <w:r w:rsidRPr="00E8019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часа</w:t>
      </w:r>
      <w:r w:rsidRPr="003627FF">
        <w:rPr>
          <w:rFonts w:ascii="Times New Roman" w:hAnsi="Times New Roman"/>
          <w:color w:val="000000"/>
          <w:sz w:val="28"/>
          <w:szCs w:val="28"/>
          <w:lang w:val="ru-RU"/>
        </w:rPr>
        <w:t xml:space="preserve"> в неделю – по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34</w:t>
      </w:r>
      <w:r w:rsidRPr="00E8019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час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в год</w:t>
      </w:r>
      <w:r w:rsidRPr="003627FF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D418FE" w:rsidRPr="003627FF" w:rsidRDefault="00D418FE" w:rsidP="000B5E97">
      <w:pPr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Общее представление о технологическом процессе, самообслуживании в разделе «Общекультурные и общетрудовые компетенции. Основы культуры труда, самообслуживания» осваивается детьми в процессе изучения раздела «Технология ручной обработки материалов. Элементы графической грамоты»</w:t>
      </w:r>
    </w:p>
    <w:p w:rsidR="00D418FE" w:rsidRPr="00E8019C" w:rsidRDefault="00D418FE" w:rsidP="000B5E97">
      <w:pPr>
        <w:ind w:firstLine="36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418FE" w:rsidRDefault="00D418FE" w:rsidP="000B5E97">
      <w:pPr>
        <w:rPr>
          <w:rFonts w:ascii="Times New Roman" w:hAnsi="Times New Roman"/>
          <w:b/>
          <w:sz w:val="28"/>
          <w:szCs w:val="28"/>
          <w:lang w:val="ru-RU"/>
        </w:rPr>
      </w:pPr>
      <w:r w:rsidRPr="003627FF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</w:t>
      </w:r>
      <w:r w:rsidRPr="003627FF">
        <w:rPr>
          <w:rFonts w:ascii="Times New Roman" w:hAnsi="Times New Roman"/>
          <w:b/>
          <w:sz w:val="28"/>
          <w:szCs w:val="28"/>
          <w:lang w:val="ru-RU"/>
        </w:rPr>
        <w:t xml:space="preserve">Таблица тематического распределения количества часов.  </w:t>
      </w:r>
    </w:p>
    <w:p w:rsidR="00D418FE" w:rsidRDefault="00D418FE" w:rsidP="000B5E97">
      <w:pPr>
        <w:rPr>
          <w:rFonts w:ascii="Times New Roman" w:hAnsi="Times New Roman"/>
          <w:b/>
          <w:sz w:val="32"/>
          <w:szCs w:val="32"/>
          <w:lang w:val="ru-RU"/>
        </w:rPr>
      </w:pPr>
    </w:p>
    <w:p w:rsidR="00D418FE" w:rsidRDefault="00D418FE" w:rsidP="000B5E97">
      <w:pPr>
        <w:rPr>
          <w:rFonts w:ascii="Times New Roman" w:hAnsi="Times New Roman"/>
          <w:sz w:val="32"/>
          <w:szCs w:val="32"/>
          <w:lang w:val="ru-RU"/>
        </w:rPr>
      </w:pPr>
      <w:r w:rsidRPr="002F18D7">
        <w:rPr>
          <w:rFonts w:ascii="Times New Roman" w:hAnsi="Times New Roman"/>
          <w:b/>
          <w:sz w:val="32"/>
          <w:szCs w:val="32"/>
          <w:lang w:val="ru-RU"/>
        </w:rPr>
        <w:t>По примерной программе</w:t>
      </w:r>
      <w:r w:rsidRPr="00F028FC">
        <w:rPr>
          <w:rFonts w:ascii="Times New Roman" w:hAnsi="Times New Roman"/>
          <w:sz w:val="32"/>
          <w:szCs w:val="32"/>
          <w:lang w:val="ru-RU"/>
        </w:rPr>
        <w:t xml:space="preserve">: </w:t>
      </w:r>
    </w:p>
    <w:p w:rsidR="00D418FE" w:rsidRPr="001978E8" w:rsidRDefault="00D418FE" w:rsidP="000B5E97">
      <w:pPr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 xml:space="preserve">135 </w:t>
      </w:r>
      <w:r w:rsidRPr="00F028FC">
        <w:rPr>
          <w:rFonts w:ascii="Times New Roman" w:hAnsi="Times New Roman"/>
          <w:sz w:val="32"/>
          <w:szCs w:val="32"/>
          <w:lang w:val="ru-RU"/>
        </w:rPr>
        <w:t>ч</w:t>
      </w:r>
      <w:r>
        <w:rPr>
          <w:rFonts w:ascii="Times New Roman" w:hAnsi="Times New Roman"/>
          <w:sz w:val="32"/>
          <w:szCs w:val="32"/>
          <w:lang w:val="ru-RU"/>
        </w:rPr>
        <w:t xml:space="preserve">  = 33 </w:t>
      </w:r>
      <w:r w:rsidRPr="00F028FC">
        <w:rPr>
          <w:rFonts w:ascii="Times New Roman" w:hAnsi="Times New Roman"/>
          <w:sz w:val="32"/>
          <w:szCs w:val="32"/>
          <w:lang w:val="ru-RU"/>
        </w:rPr>
        <w:t>ч</w:t>
      </w:r>
      <w:r>
        <w:rPr>
          <w:rFonts w:ascii="Times New Roman" w:hAnsi="Times New Roman"/>
          <w:sz w:val="32"/>
          <w:szCs w:val="32"/>
          <w:lang w:val="ru-RU"/>
        </w:rPr>
        <w:t xml:space="preserve"> </w:t>
      </w:r>
      <w:r w:rsidRPr="00F028FC">
        <w:rPr>
          <w:rFonts w:ascii="Times New Roman" w:hAnsi="Times New Roman"/>
          <w:sz w:val="32"/>
          <w:szCs w:val="32"/>
          <w:lang w:val="ru-RU"/>
        </w:rPr>
        <w:t>(1 кл) +</w:t>
      </w:r>
      <w:r>
        <w:rPr>
          <w:rFonts w:ascii="Times New Roman" w:hAnsi="Times New Roman"/>
          <w:sz w:val="32"/>
          <w:szCs w:val="32"/>
          <w:lang w:val="ru-RU"/>
        </w:rPr>
        <w:t xml:space="preserve"> 34 </w:t>
      </w:r>
      <w:r w:rsidRPr="00F028FC">
        <w:rPr>
          <w:rFonts w:ascii="Times New Roman" w:hAnsi="Times New Roman"/>
          <w:sz w:val="32"/>
          <w:szCs w:val="32"/>
          <w:lang w:val="ru-RU"/>
        </w:rPr>
        <w:t>ч (2 кл) +</w:t>
      </w:r>
      <w:r>
        <w:rPr>
          <w:rFonts w:ascii="Times New Roman" w:hAnsi="Times New Roman"/>
          <w:sz w:val="32"/>
          <w:szCs w:val="32"/>
          <w:lang w:val="ru-RU"/>
        </w:rPr>
        <w:t xml:space="preserve"> 34 ч</w:t>
      </w:r>
      <w:r w:rsidRPr="00F028FC">
        <w:rPr>
          <w:rFonts w:ascii="Times New Roman" w:hAnsi="Times New Roman"/>
          <w:sz w:val="32"/>
          <w:szCs w:val="32"/>
          <w:lang w:val="ru-RU"/>
        </w:rPr>
        <w:t xml:space="preserve"> (3 кл)</w:t>
      </w:r>
      <w:r>
        <w:rPr>
          <w:rFonts w:ascii="Times New Roman" w:hAnsi="Times New Roman"/>
          <w:sz w:val="32"/>
          <w:szCs w:val="32"/>
          <w:lang w:val="ru-RU"/>
        </w:rPr>
        <w:t xml:space="preserve"> + 34 ч</w:t>
      </w:r>
      <w:r w:rsidRPr="00F028FC">
        <w:rPr>
          <w:rFonts w:ascii="Times New Roman" w:hAnsi="Times New Roman"/>
          <w:sz w:val="32"/>
          <w:szCs w:val="32"/>
          <w:lang w:val="ru-RU"/>
        </w:rPr>
        <w:t xml:space="preserve"> (4 кл)</w:t>
      </w:r>
    </w:p>
    <w:p w:rsidR="00D418FE" w:rsidRDefault="00D418FE" w:rsidP="000B5E97">
      <w:pPr>
        <w:rPr>
          <w:rFonts w:ascii="Times New Roman" w:hAnsi="Times New Roman"/>
          <w:sz w:val="32"/>
          <w:szCs w:val="32"/>
          <w:lang w:val="ru-RU"/>
        </w:rPr>
      </w:pPr>
      <w:r w:rsidRPr="002F18D7">
        <w:rPr>
          <w:rFonts w:ascii="Times New Roman" w:hAnsi="Times New Roman"/>
          <w:b/>
          <w:sz w:val="32"/>
          <w:szCs w:val="32"/>
          <w:lang w:val="ru-RU"/>
        </w:rPr>
        <w:t>По рабочей программе</w:t>
      </w:r>
      <w:r>
        <w:rPr>
          <w:rFonts w:ascii="Times New Roman" w:hAnsi="Times New Roman"/>
          <w:sz w:val="32"/>
          <w:szCs w:val="32"/>
          <w:lang w:val="ru-RU"/>
        </w:rPr>
        <w:t xml:space="preserve">: 135 </w:t>
      </w:r>
      <w:r w:rsidRPr="00F028FC">
        <w:rPr>
          <w:rFonts w:ascii="Times New Roman" w:hAnsi="Times New Roman"/>
          <w:sz w:val="32"/>
          <w:szCs w:val="32"/>
          <w:lang w:val="ru-RU"/>
        </w:rPr>
        <w:t>ч</w:t>
      </w:r>
      <w:r>
        <w:rPr>
          <w:rFonts w:ascii="Times New Roman" w:hAnsi="Times New Roman"/>
          <w:sz w:val="32"/>
          <w:szCs w:val="32"/>
          <w:lang w:val="ru-RU"/>
        </w:rPr>
        <w:t xml:space="preserve"> </w:t>
      </w:r>
      <w:r w:rsidRPr="00F028FC">
        <w:rPr>
          <w:rFonts w:ascii="Times New Roman" w:hAnsi="Times New Roman"/>
          <w:sz w:val="32"/>
          <w:szCs w:val="32"/>
          <w:lang w:val="ru-RU"/>
        </w:rPr>
        <w:t xml:space="preserve">= </w:t>
      </w:r>
      <w:r>
        <w:rPr>
          <w:rFonts w:ascii="Times New Roman" w:hAnsi="Times New Roman"/>
          <w:sz w:val="32"/>
          <w:szCs w:val="32"/>
          <w:lang w:val="ru-RU"/>
        </w:rPr>
        <w:t xml:space="preserve"> </w:t>
      </w:r>
      <w:r w:rsidRPr="00F028FC">
        <w:rPr>
          <w:rFonts w:ascii="Times New Roman" w:hAnsi="Times New Roman"/>
          <w:sz w:val="32"/>
          <w:szCs w:val="32"/>
          <w:lang w:val="ru-RU"/>
        </w:rPr>
        <w:t>33</w:t>
      </w:r>
      <w:r>
        <w:rPr>
          <w:rFonts w:ascii="Times New Roman" w:hAnsi="Times New Roman"/>
          <w:sz w:val="32"/>
          <w:szCs w:val="32"/>
          <w:lang w:val="ru-RU"/>
        </w:rPr>
        <w:t xml:space="preserve"> </w:t>
      </w:r>
      <w:r w:rsidRPr="00F028FC">
        <w:rPr>
          <w:rFonts w:ascii="Times New Roman" w:hAnsi="Times New Roman"/>
          <w:sz w:val="32"/>
          <w:szCs w:val="32"/>
          <w:lang w:val="ru-RU"/>
        </w:rPr>
        <w:t>ч</w:t>
      </w:r>
      <w:r>
        <w:rPr>
          <w:rFonts w:ascii="Times New Roman" w:hAnsi="Times New Roman"/>
          <w:sz w:val="32"/>
          <w:szCs w:val="32"/>
          <w:lang w:val="ru-RU"/>
        </w:rPr>
        <w:t xml:space="preserve"> </w:t>
      </w:r>
      <w:r w:rsidRPr="00F028FC">
        <w:rPr>
          <w:rFonts w:ascii="Times New Roman" w:hAnsi="Times New Roman"/>
          <w:sz w:val="32"/>
          <w:szCs w:val="32"/>
          <w:lang w:val="ru-RU"/>
        </w:rPr>
        <w:t>+</w:t>
      </w:r>
      <w:r>
        <w:rPr>
          <w:rFonts w:ascii="Times New Roman" w:hAnsi="Times New Roman"/>
          <w:sz w:val="32"/>
          <w:szCs w:val="32"/>
          <w:lang w:val="ru-RU"/>
        </w:rPr>
        <w:t xml:space="preserve"> 34 </w:t>
      </w:r>
      <w:r w:rsidRPr="00F028FC">
        <w:rPr>
          <w:rFonts w:ascii="Times New Roman" w:hAnsi="Times New Roman"/>
          <w:sz w:val="32"/>
          <w:szCs w:val="32"/>
          <w:lang w:val="ru-RU"/>
        </w:rPr>
        <w:t>ч</w:t>
      </w:r>
      <w:r>
        <w:rPr>
          <w:rFonts w:ascii="Times New Roman" w:hAnsi="Times New Roman"/>
          <w:sz w:val="32"/>
          <w:szCs w:val="32"/>
          <w:lang w:val="ru-RU"/>
        </w:rPr>
        <w:t xml:space="preserve"> </w:t>
      </w:r>
      <w:r w:rsidRPr="00F028FC">
        <w:rPr>
          <w:rFonts w:ascii="Times New Roman" w:hAnsi="Times New Roman"/>
          <w:sz w:val="32"/>
          <w:szCs w:val="32"/>
          <w:lang w:val="ru-RU"/>
        </w:rPr>
        <w:t>+</w:t>
      </w:r>
      <w:r>
        <w:rPr>
          <w:rFonts w:ascii="Times New Roman" w:hAnsi="Times New Roman"/>
          <w:sz w:val="32"/>
          <w:szCs w:val="32"/>
          <w:lang w:val="ru-RU"/>
        </w:rPr>
        <w:t xml:space="preserve"> 34 </w:t>
      </w:r>
      <w:r w:rsidRPr="00F028FC">
        <w:rPr>
          <w:rFonts w:ascii="Times New Roman" w:hAnsi="Times New Roman"/>
          <w:sz w:val="32"/>
          <w:szCs w:val="32"/>
          <w:lang w:val="ru-RU"/>
        </w:rPr>
        <w:t>ч</w:t>
      </w:r>
      <w:r>
        <w:rPr>
          <w:rFonts w:ascii="Times New Roman" w:hAnsi="Times New Roman"/>
          <w:sz w:val="32"/>
          <w:szCs w:val="32"/>
          <w:lang w:val="ru-RU"/>
        </w:rPr>
        <w:t xml:space="preserve"> </w:t>
      </w:r>
      <w:r w:rsidRPr="00F028FC">
        <w:rPr>
          <w:rFonts w:ascii="Times New Roman" w:hAnsi="Times New Roman"/>
          <w:sz w:val="32"/>
          <w:szCs w:val="32"/>
          <w:lang w:val="ru-RU"/>
        </w:rPr>
        <w:t>+</w:t>
      </w:r>
      <w:r>
        <w:rPr>
          <w:rFonts w:ascii="Times New Roman" w:hAnsi="Times New Roman"/>
          <w:sz w:val="32"/>
          <w:szCs w:val="32"/>
          <w:lang w:val="ru-RU"/>
        </w:rPr>
        <w:t xml:space="preserve"> 34 </w:t>
      </w:r>
      <w:r w:rsidRPr="00F028FC">
        <w:rPr>
          <w:rFonts w:ascii="Times New Roman" w:hAnsi="Times New Roman"/>
          <w:sz w:val="32"/>
          <w:szCs w:val="32"/>
          <w:lang w:val="ru-RU"/>
        </w:rPr>
        <w:t>ч</w:t>
      </w:r>
    </w:p>
    <w:p w:rsidR="00D418FE" w:rsidRPr="00BD5CEB" w:rsidRDefault="00D418FE" w:rsidP="00BD5CEB">
      <w:pPr>
        <w:pStyle w:val="3"/>
        <w:spacing w:before="0"/>
        <w:ind w:left="360"/>
        <w:jc w:val="left"/>
        <w:rPr>
          <w:b w:val="0"/>
          <w:szCs w:val="28"/>
        </w:rPr>
      </w:pPr>
    </w:p>
    <w:tbl>
      <w:tblPr>
        <w:tblpPr w:leftFromText="180" w:rightFromText="180" w:vertAnchor="text" w:horzAnchor="margin" w:tblpXSpec="center" w:tblpY="420"/>
        <w:tblW w:w="1056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3378"/>
        <w:gridCol w:w="1389"/>
        <w:gridCol w:w="1440"/>
        <w:gridCol w:w="771"/>
        <w:gridCol w:w="8"/>
        <w:gridCol w:w="892"/>
        <w:gridCol w:w="900"/>
        <w:gridCol w:w="1080"/>
      </w:tblGrid>
      <w:tr w:rsidR="00D418FE" w:rsidRPr="00B744F2" w:rsidTr="005757A3">
        <w:trPr>
          <w:trHeight w:val="12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18FE" w:rsidRPr="00B744F2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B744F2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33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18FE" w:rsidRPr="00B744F2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B744F2">
              <w:rPr>
                <w:rFonts w:ascii="Times New Roman" w:hAnsi="Times New Roman"/>
                <w:b/>
                <w:color w:val="000000"/>
              </w:rPr>
              <w:t>Разделы, темы</w:t>
            </w:r>
          </w:p>
        </w:tc>
        <w:tc>
          <w:tcPr>
            <w:tcW w:w="64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Pr="00B744F2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B744F2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</w:tr>
      <w:tr w:rsidR="00D418FE" w:rsidRPr="00B744F2" w:rsidTr="005757A3">
        <w:trPr>
          <w:trHeight w:val="305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18FE" w:rsidRPr="00B744F2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3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18FE" w:rsidRPr="00B744F2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8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8FE" w:rsidRPr="00B744F2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B744F2">
              <w:rPr>
                <w:rFonts w:ascii="Times New Roman" w:hAnsi="Times New Roman"/>
                <w:b/>
                <w:color w:val="000000"/>
              </w:rPr>
              <w:t>Примерная программа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18FE" w:rsidRPr="00B744F2" w:rsidRDefault="00D418FE" w:rsidP="005757A3">
            <w:pPr>
              <w:jc w:val="center"/>
              <w:rPr>
                <w:rFonts w:ascii="Times New Roman" w:hAnsi="Times New Roman"/>
                <w:b/>
              </w:rPr>
            </w:pPr>
            <w:r w:rsidRPr="00B744F2">
              <w:rPr>
                <w:rFonts w:ascii="Times New Roman" w:hAnsi="Times New Roman"/>
                <w:b/>
              </w:rPr>
              <w:t>Рабочая программа</w:t>
            </w:r>
          </w:p>
        </w:tc>
        <w:tc>
          <w:tcPr>
            <w:tcW w:w="36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Pr="00B744F2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pacing w:val="-2"/>
              </w:rPr>
            </w:pPr>
            <w:r w:rsidRPr="00B744F2">
              <w:rPr>
                <w:rFonts w:ascii="Times New Roman" w:hAnsi="Times New Roman"/>
                <w:b/>
                <w:bCs/>
                <w:color w:val="000000"/>
                <w:spacing w:val="-2"/>
              </w:rPr>
              <w:t xml:space="preserve">Рабочая </w:t>
            </w:r>
            <w:r w:rsidRPr="00B744F2">
              <w:rPr>
                <w:rFonts w:ascii="Times New Roman" w:hAnsi="Times New Roman"/>
                <w:b/>
                <w:color w:val="000000"/>
              </w:rPr>
              <w:t xml:space="preserve"> программа по классам</w:t>
            </w:r>
          </w:p>
        </w:tc>
      </w:tr>
      <w:tr w:rsidR="00D418FE" w:rsidRPr="00B744F2" w:rsidTr="005757A3">
        <w:trPr>
          <w:trHeight w:val="32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18FE" w:rsidRPr="00B744F2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3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18FE" w:rsidRPr="00B744F2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8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8FE" w:rsidRPr="00B744F2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18FE" w:rsidRPr="00B744F2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18FE" w:rsidRPr="00B744F2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B744F2">
              <w:rPr>
                <w:rFonts w:ascii="Times New Roman" w:hAnsi="Times New Roman"/>
                <w:b/>
              </w:rPr>
              <w:t>1 кл.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18FE" w:rsidRPr="00B744F2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B744F2">
              <w:rPr>
                <w:rFonts w:ascii="Times New Roman" w:hAnsi="Times New Roman"/>
                <w:b/>
              </w:rPr>
              <w:t>2 кл.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18FE" w:rsidRPr="00B744F2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B744F2">
              <w:rPr>
                <w:rFonts w:ascii="Times New Roman" w:hAnsi="Times New Roman"/>
                <w:b/>
              </w:rPr>
              <w:t>3 кл.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18FE" w:rsidRPr="00B744F2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B744F2">
              <w:rPr>
                <w:rFonts w:ascii="Times New Roman" w:hAnsi="Times New Roman"/>
                <w:b/>
              </w:rPr>
              <w:t>4 кл.</w:t>
            </w:r>
          </w:p>
        </w:tc>
      </w:tr>
      <w:tr w:rsidR="00D418FE" w:rsidRPr="00471E76" w:rsidTr="005757A3">
        <w:trPr>
          <w:trHeight w:val="3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Pr="00471E76" w:rsidRDefault="00D418FE" w:rsidP="005757A3">
            <w:pPr>
              <w:shd w:val="clear" w:color="auto" w:fill="FFFFFF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Pr="00471E76" w:rsidRDefault="00D418FE" w:rsidP="005757A3">
            <w:pPr>
              <w:shd w:val="clear" w:color="auto" w:fill="FFFFFF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418FE" w:rsidRPr="00471E76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135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Pr="00471E76" w:rsidRDefault="00D418FE" w:rsidP="005757A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    135</w:t>
            </w:r>
          </w:p>
        </w:tc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Pr="00471E76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33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Pr="00471E76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Pr="00471E76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Pr="00471E76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34</w:t>
            </w:r>
          </w:p>
        </w:tc>
      </w:tr>
      <w:tr w:rsidR="00D418FE" w:rsidRPr="005D2A5E" w:rsidTr="005757A3">
        <w:trPr>
          <w:trHeight w:val="3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  <w:p w:rsidR="00D418FE" w:rsidRPr="00F318DA" w:rsidRDefault="00D418FE" w:rsidP="005757A3">
            <w:pPr>
              <w:shd w:val="clear" w:color="auto" w:fill="FFFFFF"/>
              <w:rPr>
                <w:rFonts w:ascii="Times New Roman" w:hAnsi="Times New Roman"/>
                <w:b/>
                <w:lang w:val="ru-RU"/>
              </w:rPr>
            </w:pPr>
            <w:r w:rsidRPr="00F318DA">
              <w:rPr>
                <w:rFonts w:ascii="Times New Roman" w:hAnsi="Times New Roman"/>
                <w:b/>
                <w:lang w:val="ru-RU"/>
              </w:rPr>
              <w:t>1</w:t>
            </w:r>
          </w:p>
          <w:p w:rsidR="00D418FE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  <w:p w:rsidR="00D418FE" w:rsidRPr="00F318DA" w:rsidRDefault="00D418FE" w:rsidP="005757A3">
            <w:pPr>
              <w:shd w:val="clear" w:color="auto" w:fill="FFFFFF"/>
              <w:rPr>
                <w:rFonts w:ascii="Times New Roman" w:hAnsi="Times New Roman"/>
                <w:b/>
                <w:lang w:val="ru-RU"/>
              </w:rPr>
            </w:pPr>
            <w:r w:rsidRPr="00F318DA">
              <w:rPr>
                <w:rFonts w:ascii="Times New Roman" w:hAnsi="Times New Roman"/>
                <w:b/>
                <w:lang w:val="ru-RU"/>
              </w:rPr>
              <w:t>2</w:t>
            </w:r>
          </w:p>
          <w:p w:rsidR="00D418FE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2.1</w:t>
            </w:r>
          </w:p>
          <w:p w:rsidR="00D418FE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2.2</w:t>
            </w:r>
          </w:p>
          <w:p w:rsidR="00D418FE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2.3</w:t>
            </w:r>
          </w:p>
          <w:p w:rsidR="00D418FE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2.4</w:t>
            </w:r>
          </w:p>
          <w:p w:rsidR="00D418FE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2.5</w:t>
            </w:r>
          </w:p>
          <w:p w:rsidR="00D418FE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2.6</w:t>
            </w:r>
          </w:p>
          <w:p w:rsidR="00D418FE" w:rsidRPr="00F318DA" w:rsidRDefault="00D418FE" w:rsidP="005757A3">
            <w:pPr>
              <w:shd w:val="clear" w:color="auto" w:fill="FFFFFF"/>
              <w:rPr>
                <w:rFonts w:ascii="Times New Roman" w:hAnsi="Times New Roman"/>
                <w:b/>
                <w:lang w:val="ru-RU"/>
              </w:rPr>
            </w:pPr>
            <w:r w:rsidRPr="00F318DA">
              <w:rPr>
                <w:rFonts w:ascii="Times New Roman" w:hAnsi="Times New Roman"/>
                <w:b/>
                <w:lang w:val="ru-RU"/>
              </w:rPr>
              <w:t>3</w:t>
            </w:r>
          </w:p>
          <w:p w:rsidR="00D418FE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  <w:p w:rsidR="00D418FE" w:rsidRPr="00F318DA" w:rsidRDefault="00D418FE" w:rsidP="005757A3">
            <w:pPr>
              <w:shd w:val="clear" w:color="auto" w:fill="FFFFFF"/>
              <w:rPr>
                <w:rFonts w:ascii="Times New Roman" w:hAnsi="Times New Roman"/>
                <w:b/>
                <w:lang w:val="ru-RU"/>
              </w:rPr>
            </w:pPr>
            <w:r w:rsidRPr="00F318DA">
              <w:rPr>
                <w:rFonts w:ascii="Times New Roman" w:hAnsi="Times New Roman"/>
                <w:b/>
                <w:lang w:val="ru-RU"/>
              </w:rPr>
              <w:t>4</w:t>
            </w:r>
          </w:p>
          <w:p w:rsidR="00D418FE" w:rsidRPr="00B744F2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Pr="00E06C26" w:rsidRDefault="00D418FE" w:rsidP="005757A3">
            <w:pPr>
              <w:shd w:val="clear" w:color="auto" w:fill="FFFFFF"/>
              <w:rPr>
                <w:rFonts w:ascii="Times New Roman" w:hAnsi="Times New Roman"/>
                <w:b/>
                <w:lang w:val="ru-RU"/>
              </w:rPr>
            </w:pPr>
          </w:p>
          <w:p w:rsidR="00D418FE" w:rsidRPr="00C7118D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C7118D">
              <w:rPr>
                <w:rFonts w:ascii="Times New Roman" w:hAnsi="Times New Roman"/>
                <w:bCs/>
                <w:color w:val="000000"/>
                <w:lang w:val="ru-RU"/>
              </w:rPr>
              <w:t>Общекультурные и общетрудовые компетенции (знания, умения и способы деятельности). Основы культуры труда, самообслуживания</w:t>
            </w:r>
          </w:p>
          <w:p w:rsidR="00D418FE" w:rsidRDefault="00D418FE" w:rsidP="00C711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C7118D">
              <w:rPr>
                <w:rFonts w:ascii="Times New Roman" w:hAnsi="Times New Roman"/>
                <w:bCs/>
                <w:color w:val="000000"/>
                <w:lang w:val="ru-RU"/>
              </w:rPr>
              <w:t>Технология ручной обработки материалов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. </w:t>
            </w:r>
            <w:r w:rsidRPr="00C7118D">
              <w:rPr>
                <w:rFonts w:ascii="Times New Roman" w:hAnsi="Times New Roman"/>
                <w:bCs/>
                <w:color w:val="000000"/>
                <w:lang w:val="ru-RU"/>
              </w:rPr>
              <w:t>Элементы графической грамоты</w:t>
            </w:r>
          </w:p>
          <w:p w:rsidR="00D418FE" w:rsidRDefault="00D418FE" w:rsidP="00C711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Природные материалы</w:t>
            </w:r>
          </w:p>
          <w:p w:rsidR="00D418FE" w:rsidRDefault="00D418FE" w:rsidP="00C711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Пластичные материалы</w:t>
            </w:r>
          </w:p>
          <w:p w:rsidR="00D418FE" w:rsidRDefault="00D418FE" w:rsidP="00C711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Бумага и картон</w:t>
            </w:r>
          </w:p>
          <w:p w:rsidR="00D418FE" w:rsidRDefault="00D418FE" w:rsidP="00C711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Текстильные материалы</w:t>
            </w:r>
          </w:p>
          <w:p w:rsidR="00D418FE" w:rsidRDefault="00D418FE" w:rsidP="00C711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Металлы</w:t>
            </w:r>
          </w:p>
          <w:p w:rsidR="00D418FE" w:rsidRPr="00C7118D" w:rsidRDefault="00D418FE" w:rsidP="00C711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Утилизированные материалы</w:t>
            </w:r>
          </w:p>
          <w:p w:rsidR="00D418FE" w:rsidRPr="00C7118D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C7118D">
              <w:rPr>
                <w:rFonts w:ascii="Times New Roman" w:hAnsi="Times New Roman"/>
                <w:bCs/>
                <w:color w:val="000000"/>
                <w:lang w:val="ru-RU"/>
              </w:rPr>
              <w:t>Конструирование и моделирование</w:t>
            </w:r>
          </w:p>
          <w:p w:rsidR="00D418FE" w:rsidRPr="00B744F2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C7118D">
              <w:rPr>
                <w:rFonts w:ascii="Times New Roman" w:hAnsi="Times New Roman"/>
                <w:bCs/>
                <w:color w:val="000000"/>
                <w:lang w:val="ru-RU"/>
              </w:rPr>
              <w:t>Практика работы на компьютере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Изучается во 2-ом разделе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3A392D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  <w:p w:rsidR="00D418FE" w:rsidRPr="003A392D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u w:val="single"/>
                <w:lang w:val="ru-RU"/>
              </w:rPr>
            </w:pPr>
            <w:r>
              <w:rPr>
                <w:rFonts w:ascii="Times New Roman" w:hAnsi="Times New Roman"/>
                <w:u w:val="single"/>
                <w:lang w:val="ru-RU"/>
              </w:rPr>
              <w:t>103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  <w:p w:rsidR="00D418FE" w:rsidRPr="00126157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u w:val="single"/>
                <w:lang w:val="ru-RU"/>
              </w:rPr>
            </w:pPr>
            <w:r w:rsidRPr="00126157">
              <w:rPr>
                <w:rFonts w:ascii="Times New Roman" w:hAnsi="Times New Roman"/>
                <w:u w:val="single"/>
                <w:lang w:val="ru-RU"/>
              </w:rPr>
              <w:t>12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Pr="00126157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u w:val="single"/>
                <w:lang w:val="ru-RU"/>
              </w:rPr>
            </w:pPr>
            <w:r w:rsidRPr="00126157">
              <w:rPr>
                <w:rFonts w:ascii="Times New Roman" w:hAnsi="Times New Roman"/>
                <w:u w:val="single"/>
                <w:lang w:val="ru-RU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Default="00D418FE" w:rsidP="005757A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3A392D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Изучается во 2-ом разделе</w:t>
            </w:r>
          </w:p>
          <w:p w:rsidR="00D418FE" w:rsidRDefault="00D418FE" w:rsidP="005757A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3A392D">
            <w:pPr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Pr="003A392D" w:rsidRDefault="00D418FE" w:rsidP="005757A3">
            <w:pPr>
              <w:jc w:val="center"/>
              <w:rPr>
                <w:rFonts w:ascii="Times New Roman" w:hAnsi="Times New Roman"/>
                <w:u w:val="single"/>
                <w:lang w:val="ru-RU"/>
              </w:rPr>
            </w:pPr>
            <w:r w:rsidRPr="003A392D">
              <w:rPr>
                <w:rFonts w:ascii="Times New Roman" w:hAnsi="Times New Roman"/>
                <w:u w:val="single"/>
                <w:lang w:val="ru-RU"/>
              </w:rPr>
              <w:t>10</w:t>
            </w:r>
            <w:r>
              <w:rPr>
                <w:rFonts w:ascii="Times New Roman" w:hAnsi="Times New Roman"/>
                <w:u w:val="single"/>
                <w:lang w:val="ru-RU"/>
              </w:rPr>
              <w:t>3</w:t>
            </w:r>
          </w:p>
          <w:p w:rsidR="00D418FE" w:rsidRDefault="00D418FE" w:rsidP="005757A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</w:p>
          <w:p w:rsidR="00D418FE" w:rsidRDefault="00D418FE" w:rsidP="005757A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  <w:p w:rsidR="00D418FE" w:rsidRDefault="00D418FE" w:rsidP="005757A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</w:t>
            </w:r>
          </w:p>
          <w:p w:rsidR="00D418FE" w:rsidRDefault="00D418FE" w:rsidP="005757A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</w:t>
            </w:r>
          </w:p>
          <w:p w:rsidR="00D418FE" w:rsidRDefault="00D418FE" w:rsidP="005757A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  <w:p w:rsidR="00D418FE" w:rsidRDefault="00D418FE" w:rsidP="005757A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  <w:p w:rsidR="00D418FE" w:rsidRPr="00126157" w:rsidRDefault="00D418FE" w:rsidP="005757A3">
            <w:pPr>
              <w:jc w:val="center"/>
              <w:rPr>
                <w:rFonts w:ascii="Times New Roman" w:hAnsi="Times New Roman"/>
                <w:u w:val="single"/>
                <w:lang w:val="ru-RU"/>
              </w:rPr>
            </w:pPr>
            <w:r w:rsidRPr="00126157">
              <w:rPr>
                <w:rFonts w:ascii="Times New Roman" w:hAnsi="Times New Roman"/>
                <w:u w:val="single"/>
                <w:lang w:val="ru-RU"/>
              </w:rPr>
              <w:t>12</w:t>
            </w:r>
          </w:p>
          <w:p w:rsidR="00D418FE" w:rsidRDefault="00D418FE" w:rsidP="005757A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Pr="00126157" w:rsidRDefault="00D418FE" w:rsidP="005757A3">
            <w:pPr>
              <w:jc w:val="center"/>
              <w:rPr>
                <w:rFonts w:ascii="Times New Roman" w:hAnsi="Times New Roman"/>
                <w:u w:val="single"/>
                <w:lang w:val="ru-RU"/>
              </w:rPr>
            </w:pPr>
            <w:r w:rsidRPr="00126157">
              <w:rPr>
                <w:rFonts w:ascii="Times New Roman" w:hAnsi="Times New Roman"/>
                <w:u w:val="single"/>
                <w:lang w:val="ru-RU"/>
              </w:rPr>
              <w:t>20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3A392D">
              <w:rPr>
                <w:rFonts w:ascii="Times New Roman" w:hAnsi="Times New Roman"/>
                <w:u w:val="single"/>
                <w:lang w:val="ru-RU"/>
              </w:rPr>
              <w:t>33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  <w:p w:rsidR="00D418FE" w:rsidRDefault="00D418FE" w:rsidP="00126157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  <w:p w:rsidR="00D418FE" w:rsidRDefault="00D418FE" w:rsidP="00126157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Pr="00126157" w:rsidRDefault="00D418FE" w:rsidP="00126157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3A392D">
              <w:rPr>
                <w:rFonts w:ascii="Times New Roman" w:hAnsi="Times New Roman"/>
                <w:u w:val="single"/>
                <w:lang w:val="ru-RU"/>
              </w:rPr>
              <w:t>30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  <w:p w:rsidR="00D418FE" w:rsidRPr="00126157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u w:val="single"/>
                <w:lang w:val="ru-RU"/>
              </w:rPr>
            </w:pPr>
            <w:r w:rsidRPr="00126157">
              <w:rPr>
                <w:rFonts w:ascii="Times New Roman" w:hAnsi="Times New Roman"/>
                <w:u w:val="single"/>
                <w:lang w:val="ru-RU"/>
              </w:rPr>
              <w:t>4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Pr="00126157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3A392D">
              <w:rPr>
                <w:rFonts w:ascii="Times New Roman" w:hAnsi="Times New Roman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  <w:p w:rsidR="00D418FE" w:rsidRPr="00126157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u w:val="single"/>
                <w:lang w:val="ru-RU"/>
              </w:rPr>
            </w:pPr>
            <w:r w:rsidRPr="00126157">
              <w:rPr>
                <w:rFonts w:ascii="Times New Roman" w:hAnsi="Times New Roman"/>
                <w:u w:val="single"/>
                <w:lang w:val="ru-RU"/>
              </w:rPr>
              <w:t>6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Pr="00126157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u w:val="single"/>
                <w:lang w:val="ru-RU"/>
              </w:rPr>
            </w:pPr>
            <w:r w:rsidRPr="00126157">
              <w:rPr>
                <w:rFonts w:ascii="Times New Roman" w:hAnsi="Times New Roman"/>
                <w:u w:val="single"/>
                <w:lang w:val="ru-RU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3A392D">
              <w:rPr>
                <w:rFonts w:ascii="Times New Roman" w:hAnsi="Times New Roman"/>
                <w:u w:val="single"/>
                <w:lang w:val="ru-RU"/>
              </w:rPr>
              <w:t>22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  <w:p w:rsidR="00D418FE" w:rsidRPr="00126157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u w:val="single"/>
                <w:lang w:val="ru-RU"/>
              </w:rPr>
            </w:pPr>
            <w:r w:rsidRPr="00126157">
              <w:rPr>
                <w:rFonts w:ascii="Times New Roman" w:hAnsi="Times New Roman"/>
                <w:u w:val="single"/>
                <w:lang w:val="ru-RU"/>
              </w:rPr>
              <w:t>2</w:t>
            </w:r>
          </w:p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</w:p>
          <w:p w:rsidR="00D418FE" w:rsidRPr="00126157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u w:val="single"/>
                <w:lang w:val="ru-RU"/>
              </w:rPr>
            </w:pPr>
            <w:r w:rsidRPr="00126157">
              <w:rPr>
                <w:rFonts w:ascii="Times New Roman" w:hAnsi="Times New Roman"/>
                <w:u w:val="single"/>
                <w:lang w:val="ru-RU"/>
              </w:rPr>
              <w:t>10</w:t>
            </w:r>
          </w:p>
        </w:tc>
      </w:tr>
      <w:tr w:rsidR="00D418FE" w:rsidTr="005757A3">
        <w:trPr>
          <w:trHeight w:val="3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Pr="00BA1685" w:rsidRDefault="00D418FE" w:rsidP="005757A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027908">
              <w:rPr>
                <w:rFonts w:ascii="Times New Roman" w:hAnsi="Times New Roman"/>
                <w:b/>
                <w:lang w:val="ru-RU"/>
              </w:rPr>
              <w:t>ИТОГО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418FE" w:rsidRPr="00B744F2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135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Pr="00B744F2" w:rsidRDefault="00D418FE" w:rsidP="005757A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135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33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18FE" w:rsidRDefault="00D418FE" w:rsidP="005757A3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34</w:t>
            </w:r>
          </w:p>
        </w:tc>
      </w:tr>
    </w:tbl>
    <w:p w:rsidR="00D418FE" w:rsidRPr="00B90F38" w:rsidRDefault="00D418FE" w:rsidP="00F318DA">
      <w:pPr>
        <w:pStyle w:val="3"/>
        <w:jc w:val="left"/>
        <w:rPr>
          <w:szCs w:val="28"/>
        </w:rPr>
      </w:pPr>
      <w:r>
        <w:rPr>
          <w:szCs w:val="28"/>
        </w:rPr>
        <w:t xml:space="preserve">                  </w:t>
      </w:r>
      <w:r w:rsidRPr="003627FF">
        <w:rPr>
          <w:szCs w:val="28"/>
        </w:rPr>
        <w:t>Содержание у</w:t>
      </w:r>
      <w:r>
        <w:rPr>
          <w:szCs w:val="28"/>
        </w:rPr>
        <w:t>чебного предмета «Технология</w:t>
      </w:r>
      <w:r w:rsidRPr="003627FF">
        <w:rPr>
          <w:szCs w:val="28"/>
        </w:rPr>
        <w:t>»</w:t>
      </w:r>
      <w:bookmarkStart w:id="0" w:name="m3"/>
      <w:bookmarkEnd w:id="0"/>
    </w:p>
    <w:p w:rsidR="00D418FE" w:rsidRPr="003627FF" w:rsidRDefault="00D418FE" w:rsidP="00B90F38">
      <w:pPr>
        <w:pStyle w:val="ListParagrap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</w:t>
      </w:r>
      <w:r w:rsidRPr="003627FF">
        <w:rPr>
          <w:rFonts w:ascii="Times New Roman" w:hAnsi="Times New Roman"/>
          <w:b/>
          <w:sz w:val="28"/>
          <w:szCs w:val="28"/>
          <w:lang w:val="ru-RU"/>
        </w:rPr>
        <w:t>1 класс</w:t>
      </w:r>
    </w:p>
    <w:p w:rsidR="00D418FE" w:rsidRPr="003627FF" w:rsidRDefault="00D418FE" w:rsidP="00B90F38">
      <w:pPr>
        <w:pStyle w:val="ListParagrap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(33 часа</w:t>
      </w:r>
      <w:r w:rsidRPr="003627FF">
        <w:rPr>
          <w:rFonts w:ascii="Times New Roman" w:hAnsi="Times New Roman"/>
          <w:b/>
          <w:sz w:val="28"/>
          <w:szCs w:val="28"/>
          <w:lang w:val="ru-RU"/>
        </w:rPr>
        <w:t>)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/>
          <w:bCs/>
          <w:sz w:val="28"/>
          <w:szCs w:val="28"/>
          <w:lang w:val="ru-RU"/>
        </w:rPr>
        <w:t>Общекультурные и общественные компетенции. Основы культу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ры труда, самообслуживания 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418FE" w:rsidRPr="003E491B" w:rsidRDefault="00D418FE" w:rsidP="003E491B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i/>
          <w:sz w:val="28"/>
          <w:szCs w:val="28"/>
          <w:lang w:val="ru-RU"/>
        </w:rPr>
        <w:t>Трудовая деятельность в жизни человека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Рукотворный мир как результат труда человека. Предметы рукотворного мира, их назначение. Содержание труда людей ближайшего окружения. Профессии моей семьи и ближайшего окружения, связанные с созданием предметов рукотворного мира.</w:t>
      </w:r>
    </w:p>
    <w:p w:rsidR="00D418FE" w:rsidRDefault="00D418FE" w:rsidP="003E491B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val="ru-RU"/>
        </w:rPr>
      </w:pPr>
      <w:r w:rsidRPr="00F318DA">
        <w:rPr>
          <w:rFonts w:ascii="Times New Roman" w:hAnsi="Times New Roman"/>
          <w:i/>
          <w:sz w:val="28"/>
          <w:szCs w:val="28"/>
          <w:lang w:val="ru-RU"/>
        </w:rPr>
        <w:t>Общее представление о технологическом процессе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 xml:space="preserve">Организация рабочего места, анализ устройства и назначения изделия. </w:t>
      </w:r>
    </w:p>
    <w:p w:rsidR="00D418FE" w:rsidRPr="00F318DA" w:rsidRDefault="00D418FE" w:rsidP="003E491B">
      <w:pPr>
        <w:autoSpaceDE w:val="0"/>
        <w:autoSpaceDN w:val="0"/>
        <w:adjustRightInd w:val="0"/>
        <w:ind w:firstLine="708"/>
        <w:rPr>
          <w:rFonts w:ascii="Times New Roman" w:hAnsi="Times New Roman"/>
          <w:i/>
          <w:sz w:val="28"/>
          <w:szCs w:val="28"/>
          <w:lang w:val="ru-RU"/>
        </w:rPr>
      </w:pPr>
      <w:r w:rsidRPr="00F318DA">
        <w:rPr>
          <w:rFonts w:ascii="Times New Roman" w:hAnsi="Times New Roman"/>
          <w:i/>
          <w:sz w:val="28"/>
          <w:szCs w:val="28"/>
          <w:lang w:val="ru-RU"/>
        </w:rPr>
        <w:t>Самообслуживание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Несложный ремонт одежды (пришивание пуговиц с двумя отверстиями).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/>
          <w:bCs/>
          <w:sz w:val="28"/>
          <w:szCs w:val="28"/>
          <w:lang w:val="ru-RU"/>
        </w:rPr>
        <w:t xml:space="preserve">Технология ручной обработки материалов.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Элементы графической грамоты (33</w:t>
      </w:r>
      <w:r w:rsidRPr="003E491B">
        <w:rPr>
          <w:rFonts w:ascii="Times New Roman" w:hAnsi="Times New Roman"/>
          <w:b/>
          <w:bCs/>
          <w:sz w:val="28"/>
          <w:szCs w:val="28"/>
          <w:lang w:val="ru-RU"/>
        </w:rPr>
        <w:t xml:space="preserve"> ч)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Cs/>
          <w:sz w:val="28"/>
          <w:szCs w:val="28"/>
          <w:lang w:val="ru-RU"/>
        </w:rPr>
        <w:t>Природные материалы (5</w:t>
      </w:r>
      <w:r w:rsidRPr="003E491B">
        <w:rPr>
          <w:rFonts w:ascii="Times New Roman" w:hAnsi="Times New Roman"/>
          <w:b/>
          <w:bCs/>
          <w:iCs/>
          <w:sz w:val="28"/>
          <w:szCs w:val="28"/>
          <w:lang w:val="ru-RU"/>
        </w:rPr>
        <w:t xml:space="preserve"> ч)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Растительные природные материалы:</w:t>
      </w:r>
      <w:r w:rsidRPr="003E491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листья, веточки, семена растений, шишки, желуди, скорлупа грецких орехов. Свойства природных материалов: цвет, форма, размер. 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 xml:space="preserve">Подготовка растительных материалов  к работе: сбор листьев в сухую погоду, удаление пыли; промывка и сушка семян, хранение в бумажных конвертах, коробках. 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Инструменты и приспособления для обработки природного материала: ножницы, кисточка для клея, подкладная дощечка. Приёмы рационального и безопасного использования ножниц.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Основные технологические операции ручной обработки природного материала: резание ножницами, капельное склеивание деталей из листьев и семян, сушка, сборка объёмных деталей из природного материала при помощи пластилина.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Практические работы: изготовление по рисункам аппликаций, орнаментальных композиций, сказочных персонажей.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Бережное использование природного материала.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 w:rsidRPr="003E491B">
        <w:rPr>
          <w:rFonts w:ascii="Times New Roman" w:hAnsi="Times New Roman"/>
          <w:b/>
          <w:bCs/>
          <w:iCs/>
          <w:sz w:val="28"/>
          <w:szCs w:val="28"/>
          <w:lang w:val="ru-RU"/>
        </w:rPr>
        <w:t>Искусственные материалы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/>
          <w:bCs/>
          <w:iCs/>
          <w:sz w:val="28"/>
          <w:szCs w:val="28"/>
          <w:lang w:val="ru-RU"/>
        </w:rPr>
      </w:pP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Пластичные материалы (6</w:t>
      </w:r>
      <w:r w:rsidRPr="003E491B">
        <w:rPr>
          <w:rFonts w:ascii="Times New Roman" w:hAnsi="Times New Roman"/>
          <w:b/>
          <w:bCs/>
          <w:sz w:val="28"/>
          <w:szCs w:val="28"/>
          <w:lang w:val="ru-RU"/>
        </w:rPr>
        <w:t xml:space="preserve"> ч)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Пластилин, масса для моделирования. Подготовка пластилина к работе: делить брусок на глаз, разминать для повышения пластичности.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Инструменты и приспособления для обработки пластилина: стеки, подкладная дощечка.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Основные технологические операции ручной обработки пластилина: скатывание шарообразных форм, раскатывание до получения удлинённых форм, вытягивание, заглаживание, вдавливание.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Практические работы: лепка моделей предметов живой природы (овощей, фруктов, животных), фишек для уроков математики по рисункам.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Бумага (13</w:t>
      </w:r>
      <w:r w:rsidRPr="003E491B">
        <w:rPr>
          <w:rFonts w:ascii="Times New Roman" w:hAnsi="Times New Roman"/>
          <w:b/>
          <w:bCs/>
          <w:sz w:val="28"/>
          <w:szCs w:val="28"/>
          <w:lang w:val="ru-RU"/>
        </w:rPr>
        <w:t xml:space="preserve"> ч)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Виды бумаги,  используемые  на уроках: газетная, обложечная, альбомная, цветная для аппликаций, для принтера, копирка, писчая.  Свойства бумаги: цвет, блеск, прозрачность, фактура поверхности, влагопроницаемость. Экономное расходование бумаги при разметке деталей по шаблону, через копирку.</w:t>
      </w:r>
    </w:p>
    <w:p w:rsidR="00D418FE" w:rsidRPr="003036E4" w:rsidRDefault="00D418FE" w:rsidP="003E491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 xml:space="preserve">Использование измерений для решения практических задач: виды условных графических изображений – рисунок. </w:t>
      </w:r>
      <w:r w:rsidRPr="003036E4">
        <w:rPr>
          <w:rFonts w:ascii="Times New Roman" w:hAnsi="Times New Roman"/>
          <w:sz w:val="28"/>
          <w:szCs w:val="28"/>
          <w:lang w:val="ru-RU"/>
        </w:rPr>
        <w:t>Изготовление изделий по рисунку.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Инструменты и приспособления для обработки бумаги: карандаш простой, ножницы, фальцовка, кисточка для клея, шаблон, подкладной лист. Приёмы рационального и безопасного использования ножниц.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Основные технологические операции ручной обработки бумаги: отрывание, резание ножницами, многослойное складывание, гофрирование, сборка и скрепление деталей (клеевое), переплетение (соединение в щелевой замок), отделка аппликацией, сушка.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Практические работы: изготовление пригласительных билетов, конвертов, закладок для книг, новогодних снежинок, открыток, аппликаций.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/>
          <w:bCs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екстильные материалы (9</w:t>
      </w:r>
      <w:r w:rsidRPr="003E491B">
        <w:rPr>
          <w:rFonts w:ascii="Times New Roman" w:hAnsi="Times New Roman"/>
          <w:b/>
          <w:bCs/>
          <w:sz w:val="28"/>
          <w:szCs w:val="28"/>
          <w:lang w:val="ru-RU"/>
        </w:rPr>
        <w:t xml:space="preserve"> ч)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Виды тканей, используемых на уроках: ткани растительного происхождения (хлопчатобумажные и льняные). Свойства ткани: цвет, фактура поверхности, толщина. Экономное расходование ткани при раскрое по выкройке деталей прямоугольной формы.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Нитки, используемые на уроках: швейные, для вышивания «мулине».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выкройка. Приёмы рационального и безопасного использования игл и булавок.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Основные технологические операции ручной обработки текстильных материалов: отмеривание нитки, закрепление конца нитки узелком, продёргивание бахромы, разметка через копирку, раскрой деталей по выкройке, резание ножницами, наклеивание ткани и ниток на картонную основу, сшивание деталей из ткани и украшение изделий ручным швом «вперёд иголку», связывание ниток в пучок.</w:t>
      </w:r>
    </w:p>
    <w:p w:rsidR="00D418FE" w:rsidRPr="003E491B" w:rsidRDefault="00D418FE" w:rsidP="003E491B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Практические работы: изготовление вышитых салфеток, игольниц, аппликаций, украшений одежды, декоративных композиций.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896453" w:rsidRDefault="00D418FE" w:rsidP="003242F8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896453">
        <w:rPr>
          <w:rFonts w:ascii="Times New Roman" w:hAnsi="Times New Roman"/>
          <w:b/>
          <w:sz w:val="28"/>
          <w:szCs w:val="28"/>
          <w:lang w:val="ru-RU"/>
        </w:rPr>
        <w:t>Тематическое распределение часов по предмету «Технология»</w:t>
      </w:r>
    </w:p>
    <w:p w:rsidR="00D418FE" w:rsidRPr="00896453" w:rsidRDefault="00D418FE" w:rsidP="003242F8">
      <w:pPr>
        <w:rPr>
          <w:rFonts w:ascii="Times New Roman" w:hAnsi="Times New Roman"/>
          <w:b/>
          <w:sz w:val="28"/>
          <w:szCs w:val="28"/>
          <w:lang w:val="ru-RU"/>
        </w:rPr>
      </w:pPr>
      <w:r w:rsidRPr="00896453">
        <w:rPr>
          <w:rFonts w:ascii="Times New Roman" w:hAnsi="Times New Roman"/>
          <w:b/>
          <w:sz w:val="28"/>
          <w:szCs w:val="28"/>
          <w:lang w:val="ru-RU"/>
        </w:rPr>
        <w:t xml:space="preserve">                    1 класс: 1 час – в неделю;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33</w:t>
      </w:r>
      <w:r w:rsidRPr="00896453">
        <w:rPr>
          <w:rFonts w:ascii="Times New Roman" w:hAnsi="Times New Roman"/>
          <w:b/>
          <w:sz w:val="28"/>
          <w:szCs w:val="28"/>
          <w:lang w:val="ru-RU"/>
        </w:rPr>
        <w:t xml:space="preserve"> часа в год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993"/>
        <w:gridCol w:w="3402"/>
        <w:gridCol w:w="850"/>
        <w:gridCol w:w="845"/>
        <w:gridCol w:w="714"/>
        <w:gridCol w:w="1843"/>
        <w:gridCol w:w="816"/>
      </w:tblGrid>
      <w:tr w:rsidR="00D418FE" w:rsidTr="0074684B">
        <w:trPr>
          <w:trHeight w:val="413"/>
        </w:trPr>
        <w:tc>
          <w:tcPr>
            <w:tcW w:w="993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 xml:space="preserve">Раздел </w:t>
            </w:r>
          </w:p>
        </w:tc>
        <w:tc>
          <w:tcPr>
            <w:tcW w:w="993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Номер</w:t>
            </w:r>
          </w:p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урока</w:t>
            </w:r>
          </w:p>
        </w:tc>
        <w:tc>
          <w:tcPr>
            <w:tcW w:w="3402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Содержание (тема)</w:t>
            </w:r>
          </w:p>
        </w:tc>
        <w:tc>
          <w:tcPr>
            <w:tcW w:w="850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Кол-во</w:t>
            </w:r>
          </w:p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часов</w:t>
            </w:r>
          </w:p>
        </w:tc>
        <w:tc>
          <w:tcPr>
            <w:tcW w:w="1559" w:type="dxa"/>
            <w:gridSpan w:val="2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 xml:space="preserve">Дата </w:t>
            </w:r>
          </w:p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проведения</w:t>
            </w:r>
          </w:p>
        </w:tc>
        <w:tc>
          <w:tcPr>
            <w:tcW w:w="1843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 xml:space="preserve">Оборудование </w:t>
            </w:r>
          </w:p>
        </w:tc>
        <w:tc>
          <w:tcPr>
            <w:tcW w:w="816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Учебные мат.</w:t>
            </w:r>
          </w:p>
        </w:tc>
      </w:tr>
      <w:tr w:rsidR="00D418FE" w:rsidTr="0074684B">
        <w:trPr>
          <w:trHeight w:val="412"/>
        </w:trPr>
        <w:tc>
          <w:tcPr>
            <w:tcW w:w="993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402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план</w:t>
            </w: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факт</w:t>
            </w:r>
          </w:p>
        </w:tc>
        <w:tc>
          <w:tcPr>
            <w:tcW w:w="1843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Мир изделий. Учимся работать с пластилином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4-9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Лепим блюдо с фруктами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10-11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Мышка и кошка из пластилина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sz w:val="22"/>
                <w:szCs w:val="22"/>
              </w:rPr>
              <w:t>12-13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Фишки из массы для моделирования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14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Медведь из массы для моделирования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15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 xml:space="preserve">Медведь из массы для моделирования. </w:t>
            </w:r>
            <w:r w:rsidRPr="0074684B">
              <w:rPr>
                <w:rFonts w:ascii="Times New Roman" w:hAnsi="Times New Roman"/>
              </w:rPr>
              <w:t>(окончание работы)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15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Аппликация «Пейзажи».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18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Аппликация «Животные»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19-20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Узоры из семян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21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Декоративная композиция из сухих листьев и семян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22-23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Декоративная композиция из сухих листьев и семян (окончание работы)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22-23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Учимся работать с бумагой. Аппликации из мятой бумаги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24-28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Обрывные аппликации из бумаги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29-31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Бумага. Пригласительный билет на елку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32-35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Бумага. Пригласительный билет на елку (окончание работы)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32-35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Конверт для пригласительного билета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36-38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Гофрированные новогодние подвески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39-40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Новогодние снежинки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41-43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Мозаика из бумаги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44-45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Мозаика из бумаги (завершение работы)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44-45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Плетение из полосок бумаги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50-54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Плетение из полосок бумаги (завершение работы)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50-54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 xml:space="preserve">Открытка </w:t>
            </w:r>
            <w:r w:rsidRPr="0074684B">
              <w:rPr>
                <w:rFonts w:ascii="Times New Roman" w:hAnsi="Times New Roman"/>
                <w:lang w:val="ru-RU"/>
              </w:rPr>
              <w:t>из б</w:t>
            </w:r>
            <w:r w:rsidRPr="0074684B">
              <w:rPr>
                <w:rFonts w:ascii="Times New Roman" w:hAnsi="Times New Roman"/>
              </w:rPr>
              <w:t>умаг</w:t>
            </w:r>
            <w:r w:rsidRPr="0074684B">
              <w:rPr>
                <w:rFonts w:ascii="Times New Roman" w:hAnsi="Times New Roman"/>
                <w:lang w:val="ru-RU"/>
              </w:rPr>
              <w:t>и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55-57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Бумага. Картон. Модели городского транспорта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58-59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 xml:space="preserve">Правила безопасной работы иглами и булавками. </w:t>
            </w:r>
            <w:r w:rsidRPr="0074684B">
              <w:rPr>
                <w:rFonts w:ascii="Times New Roman" w:hAnsi="Times New Roman"/>
              </w:rPr>
              <w:t>Аппликации из ткани.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60-65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Игольница. Раскрой деталей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66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Игольница</w:t>
            </w:r>
            <w:r w:rsidRPr="0074684B">
              <w:rPr>
                <w:rFonts w:ascii="Times New Roman" w:hAnsi="Times New Roman"/>
                <w:lang w:val="ru-RU"/>
              </w:rPr>
              <w:t xml:space="preserve"> (завершение работы)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67-68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Подвески из лоскутков ткани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69-71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Вышивание салфетки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72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Вышивание салфетки</w:t>
            </w:r>
            <w:r w:rsidRPr="0074684B">
              <w:rPr>
                <w:rFonts w:ascii="Times New Roman" w:hAnsi="Times New Roman"/>
                <w:lang w:val="ru-RU"/>
              </w:rPr>
              <w:t xml:space="preserve"> (завершение работы)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73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Цветочная композиция из ниток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74-75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Баба-Яга в ступе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76-78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3402" w:type="dxa"/>
          </w:tcPr>
          <w:p w:rsidR="00D418FE" w:rsidRPr="0074684B" w:rsidRDefault="00D418FE" w:rsidP="002E1DD8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Баба-Яга в ступе (завершение работы)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76-78</w:t>
            </w:r>
          </w:p>
        </w:tc>
      </w:tr>
    </w:tbl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B90F38" w:rsidRDefault="00D418FE" w:rsidP="00F318DA">
      <w:pPr>
        <w:pStyle w:val="3"/>
        <w:jc w:val="left"/>
        <w:rPr>
          <w:szCs w:val="28"/>
        </w:rPr>
      </w:pPr>
      <w:r>
        <w:rPr>
          <w:szCs w:val="28"/>
        </w:rPr>
        <w:t xml:space="preserve">                </w:t>
      </w:r>
      <w:r w:rsidRPr="003627FF">
        <w:rPr>
          <w:szCs w:val="28"/>
        </w:rPr>
        <w:t>Содержание у</w:t>
      </w:r>
      <w:r>
        <w:rPr>
          <w:szCs w:val="28"/>
        </w:rPr>
        <w:t>чебного предмета «Технология</w:t>
      </w:r>
      <w:r w:rsidRPr="003627FF">
        <w:rPr>
          <w:szCs w:val="28"/>
        </w:rPr>
        <w:t>»</w:t>
      </w:r>
    </w:p>
    <w:p w:rsidR="00D418FE" w:rsidRPr="003627FF" w:rsidRDefault="00D418FE" w:rsidP="00F318DA">
      <w:pPr>
        <w:pStyle w:val="ListParagrap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2</w:t>
      </w:r>
      <w:r w:rsidRPr="003627FF">
        <w:rPr>
          <w:rFonts w:ascii="Times New Roman" w:hAnsi="Times New Roman"/>
          <w:b/>
          <w:sz w:val="28"/>
          <w:szCs w:val="28"/>
          <w:lang w:val="ru-RU"/>
        </w:rPr>
        <w:t xml:space="preserve"> класс</w:t>
      </w:r>
    </w:p>
    <w:p w:rsidR="00D418FE" w:rsidRPr="003627FF" w:rsidRDefault="00D418FE" w:rsidP="00F318DA">
      <w:pPr>
        <w:pStyle w:val="ListParagrap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(34 часа</w:t>
      </w:r>
      <w:r w:rsidRPr="003627FF">
        <w:rPr>
          <w:rFonts w:ascii="Times New Roman" w:hAnsi="Times New Roman"/>
          <w:b/>
          <w:sz w:val="28"/>
          <w:szCs w:val="28"/>
          <w:lang w:val="ru-RU"/>
        </w:rPr>
        <w:t>)</w:t>
      </w:r>
    </w:p>
    <w:p w:rsidR="00D418FE" w:rsidRDefault="00D418FE" w:rsidP="00F318DA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B4577D" w:rsidRDefault="00D418FE" w:rsidP="00F318DA">
      <w:pPr>
        <w:autoSpaceDE w:val="0"/>
        <w:autoSpaceDN w:val="0"/>
        <w:adjustRightInd w:val="0"/>
        <w:rPr>
          <w:rFonts w:ascii="Times New Roman" w:hAnsi="Times New Roman"/>
          <w:b/>
          <w:bCs/>
          <w:sz w:val="32"/>
          <w:szCs w:val="32"/>
          <w:lang w:val="ru-RU"/>
        </w:rPr>
      </w:pPr>
      <w:r w:rsidRPr="00B4577D">
        <w:rPr>
          <w:rFonts w:ascii="Times New Roman" w:hAnsi="Times New Roman"/>
          <w:b/>
          <w:bCs/>
          <w:sz w:val="32"/>
          <w:szCs w:val="32"/>
          <w:lang w:val="ru-RU"/>
        </w:rPr>
        <w:t xml:space="preserve">Общекультурные и общественные компетенции. Основы культуры труда, самообслуживания 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418FE" w:rsidRPr="003E491B" w:rsidRDefault="00D418FE" w:rsidP="00F318DA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i/>
          <w:sz w:val="28"/>
          <w:szCs w:val="28"/>
          <w:lang w:val="ru-RU"/>
        </w:rPr>
        <w:t>Трудовая деятельность в жизни человека</w:t>
      </w:r>
    </w:p>
    <w:p w:rsidR="00D418FE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Трудовая деятельность человека осенью и весной в родном крае.</w:t>
      </w:r>
    </w:p>
    <w:p w:rsidR="00D418FE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Бережное отношение к природе как к источнику сырьевых ресурсов. Мастера и их профессии; традиции и творчество мастеров в создании предметной среды (общее представление).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Распространённые виды профессий, связанных с использованием текстильных материалов, с воздушным и водным транспортом.</w:t>
      </w:r>
    </w:p>
    <w:p w:rsidR="00D418FE" w:rsidRDefault="00D418FE" w:rsidP="00F318DA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val="ru-RU"/>
        </w:rPr>
      </w:pPr>
      <w:r w:rsidRPr="00F318DA">
        <w:rPr>
          <w:rFonts w:ascii="Times New Roman" w:hAnsi="Times New Roman"/>
          <w:i/>
          <w:sz w:val="28"/>
          <w:szCs w:val="28"/>
          <w:lang w:val="ru-RU"/>
        </w:rPr>
        <w:t>Общее представление о технологическом процессе</w:t>
      </w:r>
    </w:p>
    <w:p w:rsidR="00D418FE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Подбор материалов и инструментов, рациональное размещение материалов и инструментов на рабочем месте, анализ информации из словаря учебника при выполнении задания, соотнесение результатов деятельности с образцом, работа в малых группах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D418FE" w:rsidRPr="00F318DA" w:rsidRDefault="00D418FE" w:rsidP="00F318DA">
      <w:pPr>
        <w:autoSpaceDE w:val="0"/>
        <w:autoSpaceDN w:val="0"/>
        <w:adjustRightInd w:val="0"/>
        <w:ind w:firstLine="708"/>
        <w:rPr>
          <w:rFonts w:ascii="Times New Roman" w:hAnsi="Times New Roman"/>
          <w:i/>
          <w:sz w:val="28"/>
          <w:szCs w:val="28"/>
          <w:lang w:val="ru-RU"/>
        </w:rPr>
      </w:pPr>
      <w:r w:rsidRPr="00F318DA">
        <w:rPr>
          <w:rFonts w:ascii="Times New Roman" w:hAnsi="Times New Roman"/>
          <w:i/>
          <w:sz w:val="28"/>
          <w:szCs w:val="28"/>
          <w:lang w:val="ru-RU"/>
        </w:rPr>
        <w:t>Элементарная творческая и проектная деятельность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Проектирование изделий: составление плана деятельности, определение последовательности изготовления изделия. Результат проектной деятельности – изделия «Бумажный змей» и «Модель парусника».</w:t>
      </w:r>
    </w:p>
    <w:p w:rsidR="00D418FE" w:rsidRPr="00F318DA" w:rsidRDefault="00D418FE" w:rsidP="00F318DA">
      <w:pPr>
        <w:autoSpaceDE w:val="0"/>
        <w:autoSpaceDN w:val="0"/>
        <w:adjustRightInd w:val="0"/>
        <w:ind w:firstLine="708"/>
        <w:rPr>
          <w:rFonts w:ascii="Times New Roman" w:hAnsi="Times New Roman"/>
          <w:i/>
          <w:sz w:val="28"/>
          <w:szCs w:val="28"/>
          <w:lang w:val="ru-RU"/>
        </w:rPr>
      </w:pPr>
      <w:r w:rsidRPr="00F318DA">
        <w:rPr>
          <w:rFonts w:ascii="Times New Roman" w:hAnsi="Times New Roman"/>
          <w:i/>
          <w:sz w:val="28"/>
          <w:szCs w:val="28"/>
          <w:lang w:val="ru-RU"/>
        </w:rPr>
        <w:t>Самообслуживание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 xml:space="preserve">Несложный ремонт </w:t>
      </w:r>
      <w:r>
        <w:rPr>
          <w:rFonts w:ascii="Times New Roman" w:hAnsi="Times New Roman"/>
          <w:sz w:val="28"/>
          <w:szCs w:val="28"/>
          <w:lang w:val="ru-RU"/>
        </w:rPr>
        <w:t>одежды (пришивание пуговиц с четырь</w:t>
      </w:r>
      <w:r w:rsidRPr="003E491B">
        <w:rPr>
          <w:rFonts w:ascii="Times New Roman" w:hAnsi="Times New Roman"/>
          <w:sz w:val="28"/>
          <w:szCs w:val="28"/>
          <w:lang w:val="ru-RU"/>
        </w:rPr>
        <w:t>мя отверстиями).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D418FE" w:rsidRPr="00B4577D" w:rsidRDefault="00D418FE" w:rsidP="00F318DA">
      <w:pPr>
        <w:autoSpaceDE w:val="0"/>
        <w:autoSpaceDN w:val="0"/>
        <w:adjustRightInd w:val="0"/>
        <w:rPr>
          <w:rFonts w:ascii="Times New Roman" w:hAnsi="Times New Roman"/>
          <w:b/>
          <w:bCs/>
          <w:sz w:val="32"/>
          <w:szCs w:val="32"/>
          <w:lang w:val="ru-RU"/>
        </w:rPr>
      </w:pPr>
      <w:r w:rsidRPr="00B4577D">
        <w:rPr>
          <w:rFonts w:ascii="Times New Roman" w:hAnsi="Times New Roman"/>
          <w:b/>
          <w:bCs/>
          <w:sz w:val="32"/>
          <w:szCs w:val="32"/>
          <w:lang w:val="ru-RU"/>
        </w:rPr>
        <w:t>Технология ручной обработки материалов. Элементы графической грамоты (30 ч)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 w:rsidRPr="003E491B">
        <w:rPr>
          <w:rFonts w:ascii="Times New Roman" w:hAnsi="Times New Roman"/>
          <w:b/>
          <w:bCs/>
          <w:iCs/>
          <w:sz w:val="28"/>
          <w:szCs w:val="28"/>
          <w:lang w:val="ru-RU"/>
        </w:rPr>
        <w:t>Природные материалы (</w:t>
      </w:r>
      <w:r>
        <w:rPr>
          <w:rFonts w:ascii="Times New Roman" w:hAnsi="Times New Roman"/>
          <w:b/>
          <w:bCs/>
          <w:iCs/>
          <w:sz w:val="28"/>
          <w:szCs w:val="28"/>
          <w:lang w:val="ru-RU"/>
        </w:rPr>
        <w:t>1</w:t>
      </w:r>
      <w:r w:rsidRPr="003E491B">
        <w:rPr>
          <w:rFonts w:ascii="Times New Roman" w:hAnsi="Times New Roman"/>
          <w:b/>
          <w:bCs/>
          <w:iCs/>
          <w:sz w:val="28"/>
          <w:szCs w:val="28"/>
          <w:lang w:val="ru-RU"/>
        </w:rPr>
        <w:t>5 ч)</w:t>
      </w:r>
    </w:p>
    <w:p w:rsidR="00D418FE" w:rsidRDefault="00D418FE" w:rsidP="00F318DA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Практическое применение природного материала в жизни. Бережное отношение к природе как источнику сырья.</w:t>
      </w:r>
    </w:p>
    <w:p w:rsidR="00D418FE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Растительные природные материалы:</w:t>
      </w:r>
      <w:r w:rsidRPr="003E491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листья, веточки, семена </w:t>
      </w:r>
      <w:r>
        <w:rPr>
          <w:rFonts w:ascii="Times New Roman" w:hAnsi="Times New Roman"/>
          <w:sz w:val="28"/>
          <w:szCs w:val="28"/>
          <w:lang w:val="ru-RU"/>
        </w:rPr>
        <w:t>и плоды растений, солома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Минеральные материалы: яичная скорлупа.</w:t>
      </w:r>
    </w:p>
    <w:p w:rsidR="00D418FE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Подготовка растительных материалов  к работе</w:t>
      </w:r>
      <w:r>
        <w:rPr>
          <w:rFonts w:ascii="Times New Roman" w:hAnsi="Times New Roman"/>
          <w:sz w:val="28"/>
          <w:szCs w:val="28"/>
          <w:lang w:val="ru-RU"/>
        </w:rPr>
        <w:t xml:space="preserve">: сбор цветущих растений 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 в сухую погоду, </w:t>
      </w:r>
      <w:r>
        <w:rPr>
          <w:rFonts w:ascii="Times New Roman" w:hAnsi="Times New Roman"/>
          <w:sz w:val="28"/>
          <w:szCs w:val="28"/>
          <w:lang w:val="ru-RU"/>
        </w:rPr>
        <w:t xml:space="preserve">сортировка материалов по цвету, размеру, форме; хранение. Подготовка яичной скорлупы для работы. 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 xml:space="preserve">Инструменты и приспособления для обработки природного материала: ножницы, кисточка для клея, </w:t>
      </w:r>
      <w:r>
        <w:rPr>
          <w:rFonts w:ascii="Times New Roman" w:hAnsi="Times New Roman"/>
          <w:sz w:val="28"/>
          <w:szCs w:val="28"/>
          <w:lang w:val="ru-RU"/>
        </w:rPr>
        <w:t xml:space="preserve">карандаш, </w:t>
      </w:r>
      <w:r w:rsidRPr="003E491B">
        <w:rPr>
          <w:rFonts w:ascii="Times New Roman" w:hAnsi="Times New Roman"/>
          <w:sz w:val="28"/>
          <w:szCs w:val="28"/>
          <w:lang w:val="ru-RU"/>
        </w:rPr>
        <w:t>подкладная дощечка. Приёмы рационального и безопасного использования ножниц.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 xml:space="preserve">Основные технологические операции ручной обработки природного материала: </w:t>
      </w:r>
      <w:r>
        <w:rPr>
          <w:rFonts w:ascii="Times New Roman" w:hAnsi="Times New Roman"/>
          <w:sz w:val="28"/>
          <w:szCs w:val="28"/>
          <w:lang w:val="ru-RU"/>
        </w:rPr>
        <w:t xml:space="preserve">разметка деталей на глаз, </w:t>
      </w:r>
      <w:r w:rsidRPr="003E491B">
        <w:rPr>
          <w:rFonts w:ascii="Times New Roman" w:hAnsi="Times New Roman"/>
          <w:sz w:val="28"/>
          <w:szCs w:val="28"/>
          <w:lang w:val="ru-RU"/>
        </w:rPr>
        <w:t>резание ножницами, капельное склеи</w:t>
      </w:r>
      <w:r>
        <w:rPr>
          <w:rFonts w:ascii="Times New Roman" w:hAnsi="Times New Roman"/>
          <w:sz w:val="28"/>
          <w:szCs w:val="28"/>
          <w:lang w:val="ru-RU"/>
        </w:rPr>
        <w:t>вание деталей и по всей поверхности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окрашивание, отделка аппликацией, сушка.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Практические работы: изготовление аппликаций</w:t>
      </w:r>
      <w:r w:rsidRPr="00B4577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E491B">
        <w:rPr>
          <w:rFonts w:ascii="Times New Roman" w:hAnsi="Times New Roman"/>
          <w:sz w:val="28"/>
          <w:szCs w:val="28"/>
          <w:lang w:val="ru-RU"/>
        </w:rPr>
        <w:t>по рисункам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 w:rsidRPr="003E491B">
        <w:rPr>
          <w:rFonts w:ascii="Times New Roman" w:hAnsi="Times New Roman"/>
          <w:b/>
          <w:bCs/>
          <w:iCs/>
          <w:sz w:val="28"/>
          <w:szCs w:val="28"/>
          <w:lang w:val="ru-RU"/>
        </w:rPr>
        <w:t>Искусственные материалы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b/>
          <w:bCs/>
          <w:iCs/>
          <w:sz w:val="28"/>
          <w:szCs w:val="28"/>
          <w:lang w:val="ru-RU"/>
        </w:rPr>
      </w:pP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Пластичные материалы (2</w:t>
      </w:r>
      <w:r w:rsidRPr="003E491B">
        <w:rPr>
          <w:rFonts w:ascii="Times New Roman" w:hAnsi="Times New Roman"/>
          <w:b/>
          <w:bCs/>
          <w:sz w:val="28"/>
          <w:szCs w:val="28"/>
          <w:lang w:val="ru-RU"/>
        </w:rPr>
        <w:t xml:space="preserve"> ч)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Пл</w:t>
      </w:r>
      <w:r>
        <w:rPr>
          <w:rFonts w:ascii="Times New Roman" w:hAnsi="Times New Roman"/>
          <w:bCs/>
          <w:sz w:val="28"/>
          <w:szCs w:val="28"/>
          <w:lang w:val="ru-RU"/>
        </w:rPr>
        <w:t>астилин и его свойства: пластичность, способность сохранять форму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>. Инструменты и приспособления для обработки пластилина: стеки, подкладная дощечка.</w:t>
      </w:r>
    </w:p>
    <w:p w:rsidR="00D418FE" w:rsidRDefault="00D418FE" w:rsidP="00F318DA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 xml:space="preserve">Основные технологические операции ручной обработки пластилина: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сплющивание (расплющивание), прижимание. 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Практические работы: лепка моделей предметов живой пр</w:t>
      </w:r>
      <w:r>
        <w:rPr>
          <w:rFonts w:ascii="Times New Roman" w:hAnsi="Times New Roman"/>
          <w:bCs/>
          <w:sz w:val="28"/>
          <w:szCs w:val="28"/>
          <w:lang w:val="ru-RU"/>
        </w:rPr>
        <w:t>ироды (грибов), декоративных композиций по рисункам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Бумага (8</w:t>
      </w:r>
      <w:r w:rsidRPr="003E491B">
        <w:rPr>
          <w:rFonts w:ascii="Times New Roman" w:hAnsi="Times New Roman"/>
          <w:b/>
          <w:bCs/>
          <w:sz w:val="28"/>
          <w:szCs w:val="28"/>
          <w:lang w:val="ru-RU"/>
        </w:rPr>
        <w:t xml:space="preserve"> ч)</w:t>
      </w:r>
    </w:p>
    <w:p w:rsidR="00D418FE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Практическое применение бумаги в жизни. </w:t>
      </w:r>
      <w:r w:rsidRPr="003E491B">
        <w:rPr>
          <w:rFonts w:ascii="Times New Roman" w:hAnsi="Times New Roman"/>
          <w:sz w:val="28"/>
          <w:szCs w:val="28"/>
          <w:lang w:val="ru-RU"/>
        </w:rPr>
        <w:t>Виды бумаги,  используемые  на уроках: цветная для аппликаций, для принтера, ко</w:t>
      </w:r>
      <w:r>
        <w:rPr>
          <w:rFonts w:ascii="Times New Roman" w:hAnsi="Times New Roman"/>
          <w:sz w:val="28"/>
          <w:szCs w:val="28"/>
          <w:lang w:val="ru-RU"/>
        </w:rPr>
        <w:t>пирка, альбомн</w:t>
      </w:r>
      <w:r w:rsidRPr="003E491B">
        <w:rPr>
          <w:rFonts w:ascii="Times New Roman" w:hAnsi="Times New Roman"/>
          <w:sz w:val="28"/>
          <w:szCs w:val="28"/>
          <w:lang w:val="ru-RU"/>
        </w:rPr>
        <w:t>ая.  Свойства бумаги</w:t>
      </w:r>
      <w:r>
        <w:rPr>
          <w:rFonts w:ascii="Times New Roman" w:hAnsi="Times New Roman"/>
          <w:sz w:val="28"/>
          <w:szCs w:val="28"/>
          <w:lang w:val="ru-RU"/>
        </w:rPr>
        <w:t xml:space="preserve">: цвет, </w:t>
      </w:r>
      <w:r w:rsidRPr="003E491B"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/>
        </w:rPr>
        <w:t>розрачность, толщина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D418FE" w:rsidRPr="00F318DA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Выбор материала для изготовления изделия с учётом свойств по его внешним признакам. </w:t>
      </w:r>
      <w:r w:rsidRPr="003E491B">
        <w:rPr>
          <w:rFonts w:ascii="Times New Roman" w:hAnsi="Times New Roman"/>
          <w:sz w:val="28"/>
          <w:szCs w:val="28"/>
          <w:lang w:val="ru-RU"/>
        </w:rPr>
        <w:t>Экономное расходование бумаги при разметке</w:t>
      </w:r>
      <w:r>
        <w:rPr>
          <w:rFonts w:ascii="Times New Roman" w:hAnsi="Times New Roman"/>
          <w:sz w:val="28"/>
          <w:szCs w:val="28"/>
          <w:lang w:val="ru-RU"/>
        </w:rPr>
        <w:t xml:space="preserve">: на глаз, складыванием, сгибанием, по шаблону, по клеткам, по линейке. 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 Использование измерений для решения практических задач: виды условных графических изображений – </w:t>
      </w:r>
      <w:r>
        <w:rPr>
          <w:rFonts w:ascii="Times New Roman" w:hAnsi="Times New Roman"/>
          <w:sz w:val="28"/>
          <w:szCs w:val="28"/>
          <w:lang w:val="ru-RU"/>
        </w:rPr>
        <w:t xml:space="preserve">простейший чертёж, схема. Назначение линий чертежа (контурная, размерная, линии надреза и сгиба). Чтение условных графических изображений. Разметка деталей с опорой на простейший чертёж. </w:t>
      </w:r>
      <w:r w:rsidRPr="00F318DA">
        <w:rPr>
          <w:rFonts w:ascii="Times New Roman" w:hAnsi="Times New Roman"/>
          <w:sz w:val="28"/>
          <w:szCs w:val="28"/>
          <w:lang w:val="ru-RU"/>
        </w:rPr>
        <w:t>Изготовление изделий по рисунку</w:t>
      </w:r>
      <w:r>
        <w:rPr>
          <w:rFonts w:ascii="Times New Roman" w:hAnsi="Times New Roman"/>
          <w:sz w:val="28"/>
          <w:szCs w:val="28"/>
          <w:lang w:val="ru-RU"/>
        </w:rPr>
        <w:t>, простейшему чертежу, схеме.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 xml:space="preserve">Инструменты и приспособления для обработки бумаги: карандаш простой, ножницы, фальцовка, </w:t>
      </w:r>
      <w:r>
        <w:rPr>
          <w:rFonts w:ascii="Times New Roman" w:hAnsi="Times New Roman"/>
          <w:sz w:val="28"/>
          <w:szCs w:val="28"/>
          <w:lang w:val="ru-RU"/>
        </w:rPr>
        <w:t xml:space="preserve">линейка, </w:t>
      </w:r>
      <w:r w:rsidRPr="003E491B">
        <w:rPr>
          <w:rFonts w:ascii="Times New Roman" w:hAnsi="Times New Roman"/>
          <w:sz w:val="28"/>
          <w:szCs w:val="28"/>
          <w:lang w:val="ru-RU"/>
        </w:rPr>
        <w:t>кисточка для клея, шаблон, подкладной лист. Приёмы рационального и безопасного использования ножниц.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Основные технологические операции ручной обработки бумаги</w:t>
      </w:r>
      <w:r>
        <w:rPr>
          <w:rFonts w:ascii="Times New Roman" w:hAnsi="Times New Roman"/>
          <w:sz w:val="28"/>
          <w:szCs w:val="28"/>
          <w:lang w:val="ru-RU"/>
        </w:rPr>
        <w:t xml:space="preserve"> и картона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sz w:val="28"/>
          <w:szCs w:val="28"/>
          <w:lang w:val="ru-RU"/>
        </w:rPr>
        <w:t xml:space="preserve">разметка, надрезание, вырезание, 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гофрирование, </w:t>
      </w:r>
      <w:r>
        <w:rPr>
          <w:rFonts w:ascii="Times New Roman" w:hAnsi="Times New Roman"/>
          <w:sz w:val="28"/>
          <w:szCs w:val="28"/>
          <w:lang w:val="ru-RU"/>
        </w:rPr>
        <w:t>сгибание, сборка и соединение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 деталей (клеевое</w:t>
      </w:r>
      <w:r>
        <w:rPr>
          <w:rFonts w:ascii="Times New Roman" w:hAnsi="Times New Roman"/>
          <w:sz w:val="28"/>
          <w:szCs w:val="28"/>
          <w:lang w:val="ru-RU"/>
        </w:rPr>
        <w:t>, ниточное, кнопкой</w:t>
      </w:r>
      <w:r w:rsidRPr="003E491B">
        <w:rPr>
          <w:rFonts w:ascii="Times New Roman" w:hAnsi="Times New Roman"/>
          <w:sz w:val="28"/>
          <w:szCs w:val="28"/>
          <w:lang w:val="ru-RU"/>
        </w:rPr>
        <w:t>), отделка аппликацией, сушка.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Практические работы: изгот</w:t>
      </w:r>
      <w:r>
        <w:rPr>
          <w:rFonts w:ascii="Times New Roman" w:hAnsi="Times New Roman"/>
          <w:sz w:val="28"/>
          <w:szCs w:val="28"/>
          <w:lang w:val="ru-RU"/>
        </w:rPr>
        <w:t>овление  конвертов,  новогодних игрушек, этикеток, гофрированных подвесок-кукол, рамок</w:t>
      </w:r>
      <w:r w:rsidRPr="003E491B">
        <w:rPr>
          <w:rFonts w:ascii="Times New Roman" w:hAnsi="Times New Roman"/>
          <w:sz w:val="28"/>
          <w:szCs w:val="28"/>
          <w:lang w:val="ru-RU"/>
        </w:rPr>
        <w:t>.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Текстильные материалы (5</w:t>
      </w:r>
      <w:r w:rsidRPr="003E491B">
        <w:rPr>
          <w:rFonts w:ascii="Times New Roman" w:hAnsi="Times New Roman"/>
          <w:b/>
          <w:bCs/>
          <w:sz w:val="28"/>
          <w:szCs w:val="28"/>
          <w:lang w:val="ru-RU"/>
        </w:rPr>
        <w:t xml:space="preserve"> ч)</w:t>
      </w:r>
    </w:p>
    <w:p w:rsidR="00D418FE" w:rsidRDefault="00D418FE" w:rsidP="00F318DA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Практическое применение текстильных материалов в жизни. 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 xml:space="preserve">Виды тканей, используемых на уроках: ткани растительного происхождения (хлопчатобумажные и льняные). </w:t>
      </w:r>
      <w:r>
        <w:rPr>
          <w:rFonts w:ascii="Times New Roman" w:hAnsi="Times New Roman"/>
          <w:bCs/>
          <w:sz w:val="28"/>
          <w:szCs w:val="28"/>
          <w:lang w:val="ru-RU"/>
        </w:rPr>
        <w:t>Лицевая и изнаночная сторона тканей. Экономное расходование ткани при раскрое от сгиба по выкройке прямоугольных деталей.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Нитки и их назначение. Свойства ниток: цвет, прозрачность, толщина.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выкройка. Приёмы рационального и безопасного использования игл и булавок.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Основные технологические операции ручной обработки текстильных материалов: отмеривание нитки, закрепление конц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а нитки узелком, 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>раскрой деталей по выкройке, ре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зание ножницами, 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 xml:space="preserve">сшивание деталей из ткани и украшение изделий ручным швом «вперёд иголку»,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обработка края ткани швом «через край», вышивание швом «вперёд иголку с перевивом», наматывание ниток на кольца, 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>связывание ниток в пучок.</w:t>
      </w:r>
    </w:p>
    <w:p w:rsidR="00D418FE" w:rsidRPr="003E491B" w:rsidRDefault="00D418FE" w:rsidP="00F318DA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 xml:space="preserve">Практические работы: изготовление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мешочков для хранения предметов, одежды для соломенных кукол, игрушек из помпонов. 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B4577D" w:rsidRDefault="00D418FE" w:rsidP="003242F8">
      <w:pPr>
        <w:rPr>
          <w:rFonts w:ascii="Times New Roman" w:hAnsi="Times New Roman"/>
          <w:b/>
          <w:sz w:val="32"/>
          <w:szCs w:val="32"/>
          <w:lang w:val="ru-RU"/>
        </w:rPr>
      </w:pPr>
      <w:r w:rsidRPr="00B4577D">
        <w:rPr>
          <w:rFonts w:ascii="Times New Roman" w:hAnsi="Times New Roman"/>
          <w:b/>
          <w:sz w:val="32"/>
          <w:szCs w:val="32"/>
          <w:lang w:val="ru-RU"/>
        </w:rPr>
        <w:t>Конструирование и моделирование (4 ч)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Общее представление о современном транспорте, используемом человеком в воздухе и на воде (назначение, исторические аналоги, общее представление о конструкции).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Изделие, деталь изделия.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Конструирование и моделирование несложных технических объектов по схеме и простейшему чертежу.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Практические работы: создание вертушек и моделей самолётов, динамической модели.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896453" w:rsidRDefault="00D418FE" w:rsidP="00896453">
      <w:pPr>
        <w:rPr>
          <w:rFonts w:ascii="Times New Roman" w:hAnsi="Times New Roman"/>
          <w:b/>
          <w:sz w:val="28"/>
          <w:szCs w:val="28"/>
          <w:lang w:val="ru-RU"/>
        </w:rPr>
      </w:pPr>
      <w:r w:rsidRPr="00896453">
        <w:rPr>
          <w:rFonts w:ascii="Times New Roman" w:hAnsi="Times New Roman"/>
          <w:b/>
          <w:sz w:val="28"/>
          <w:szCs w:val="28"/>
          <w:lang w:val="ru-RU"/>
        </w:rPr>
        <w:t>Тематическое распределение часов по предмету «Технология»</w:t>
      </w:r>
    </w:p>
    <w:p w:rsidR="00D418FE" w:rsidRPr="00896453" w:rsidRDefault="00D418FE" w:rsidP="00896453">
      <w:pPr>
        <w:rPr>
          <w:rFonts w:ascii="Times New Roman" w:hAnsi="Times New Roman"/>
          <w:b/>
          <w:sz w:val="28"/>
          <w:szCs w:val="28"/>
          <w:lang w:val="ru-RU"/>
        </w:rPr>
      </w:pPr>
      <w:r w:rsidRPr="00896453">
        <w:rPr>
          <w:rFonts w:ascii="Times New Roman" w:hAnsi="Times New Roman"/>
          <w:b/>
          <w:sz w:val="28"/>
          <w:szCs w:val="28"/>
          <w:lang w:val="ru-RU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>2</w:t>
      </w:r>
      <w:r w:rsidRPr="00896453">
        <w:rPr>
          <w:rFonts w:ascii="Times New Roman" w:hAnsi="Times New Roman"/>
          <w:b/>
          <w:sz w:val="28"/>
          <w:szCs w:val="28"/>
          <w:lang w:val="ru-RU"/>
        </w:rPr>
        <w:t xml:space="preserve"> класс: 1 час – в неделю;  34 часа в год</w:t>
      </w:r>
    </w:p>
    <w:p w:rsidR="00D418FE" w:rsidRDefault="00D418FE" w:rsidP="00896453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992"/>
        <w:gridCol w:w="2977"/>
        <w:gridCol w:w="992"/>
        <w:gridCol w:w="851"/>
        <w:gridCol w:w="850"/>
        <w:gridCol w:w="1843"/>
        <w:gridCol w:w="816"/>
      </w:tblGrid>
      <w:tr w:rsidR="00D418FE" w:rsidTr="0074684B">
        <w:trPr>
          <w:trHeight w:val="413"/>
        </w:trPr>
        <w:tc>
          <w:tcPr>
            <w:tcW w:w="993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 xml:space="preserve">Раздел </w:t>
            </w:r>
          </w:p>
        </w:tc>
        <w:tc>
          <w:tcPr>
            <w:tcW w:w="992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Номер</w:t>
            </w:r>
          </w:p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урока</w:t>
            </w:r>
          </w:p>
        </w:tc>
        <w:tc>
          <w:tcPr>
            <w:tcW w:w="2977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Содержание (тема)</w:t>
            </w:r>
          </w:p>
        </w:tc>
        <w:tc>
          <w:tcPr>
            <w:tcW w:w="992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Кол-во</w:t>
            </w:r>
          </w:p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часов</w:t>
            </w:r>
          </w:p>
        </w:tc>
        <w:tc>
          <w:tcPr>
            <w:tcW w:w="1701" w:type="dxa"/>
            <w:gridSpan w:val="2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 xml:space="preserve">Дата </w:t>
            </w:r>
          </w:p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проведения</w:t>
            </w:r>
          </w:p>
        </w:tc>
        <w:tc>
          <w:tcPr>
            <w:tcW w:w="1843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 xml:space="preserve">Оборудование </w:t>
            </w:r>
          </w:p>
        </w:tc>
        <w:tc>
          <w:tcPr>
            <w:tcW w:w="816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Учебные мат.</w:t>
            </w:r>
          </w:p>
        </w:tc>
      </w:tr>
      <w:tr w:rsidR="00D418FE" w:rsidTr="0074684B">
        <w:trPr>
          <w:trHeight w:val="412"/>
        </w:trPr>
        <w:tc>
          <w:tcPr>
            <w:tcW w:w="993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977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план</w:t>
            </w: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факт</w:t>
            </w:r>
          </w:p>
        </w:tc>
        <w:tc>
          <w:tcPr>
            <w:tcW w:w="1843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Приметы осени. Осенние заботы. Правила сбора, хранения и обработки природного материала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4-6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Использование природных материалов человеком. Правила закладки и хранения природного материала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6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Инструменты и приспособления при работе с природным материалом. Панно из листьев «Осенний узор»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7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Работа с природным материалом. Панно «Животный мир»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8-9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Панно «Животный мир» (завершение работы)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8-9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Аппликация «Цветы» из осенних листьев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10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Панно «Цветочный хоровод»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11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Технологические свойства соломы. Масленичная кукла из соломы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46-50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Одежда для соломенной куклы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46-50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 xml:space="preserve">Техника работы с яичной скорлупой. </w:t>
            </w:r>
            <w:r w:rsidRPr="0074684B">
              <w:rPr>
                <w:rFonts w:ascii="Times New Roman" w:hAnsi="Times New Roman"/>
              </w:rPr>
              <w:t>Сувенир «Пасхальное яйцо»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50-52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Поделка из яичной скорлупы «Птенец в гнезде»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53-54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Коллекция семян и плодов. Композиция из семян «Коллекция насекомых»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54-58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Композиция из семян «Подводный мир»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54-58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Композиция из семян «Аквариумная рыбка»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58-62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Композиция из семян «Аквариумная рыбка» (завершение работы)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58-60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Лепка грибов из пластилина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Композиция из пластилина «Грибная поляна»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Рисунок для этикетки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12-17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Аппликация «Этикетка».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12-17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Модель «Конверт»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18-20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Открытка  «Колоски»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20-22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Рамка для работы с картинами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22-24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Модель «Вертушка»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24-28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Гофрированные подвески «Куколка»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34-36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Подвески «Новогодние игрушки»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37-40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Знакомство с текстильными материалом. Инструменты и приспособления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41-42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Изделия «Мешочки для всякой всячины»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42-46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Изделия «Мешочки для всякой всячины» (окончание работы)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42-46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Декоративное оформление игрушек. Моделирование «Весёлый зверинец»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64-66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Моделирование «Весёлый зверинец» (завершение работы)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64-66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Соединение деталей кнопкой. Модель «Вертушка»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24-28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Воздушный транспорт «Самолёт».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28-31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Моделирование «Бумажный змей»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31-34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sz w:val="22"/>
                <w:szCs w:val="22"/>
                <w:lang w:val="ru-RU"/>
              </w:rPr>
              <w:t>34</w:t>
            </w:r>
          </w:p>
        </w:tc>
        <w:tc>
          <w:tcPr>
            <w:tcW w:w="2977" w:type="dxa"/>
          </w:tcPr>
          <w:p w:rsidR="00D418FE" w:rsidRPr="0074684B" w:rsidRDefault="00D418FE" w:rsidP="00FF5A65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Конкурс проектов «Бумажный змей»</w:t>
            </w:r>
          </w:p>
        </w:tc>
        <w:tc>
          <w:tcPr>
            <w:tcW w:w="992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sz w:val="22"/>
                <w:szCs w:val="22"/>
                <w:lang w:val="ru-RU"/>
              </w:rPr>
              <w:t>31-34</w:t>
            </w:r>
          </w:p>
        </w:tc>
      </w:tr>
    </w:tbl>
    <w:p w:rsidR="00D418FE" w:rsidRDefault="00D418FE" w:rsidP="00896453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B90F38" w:rsidRDefault="00D418FE" w:rsidP="00944C37">
      <w:pPr>
        <w:pStyle w:val="3"/>
        <w:jc w:val="left"/>
        <w:rPr>
          <w:szCs w:val="28"/>
        </w:rPr>
      </w:pPr>
      <w:r>
        <w:rPr>
          <w:szCs w:val="28"/>
        </w:rPr>
        <w:t xml:space="preserve">                  </w:t>
      </w:r>
      <w:r w:rsidRPr="003627FF">
        <w:rPr>
          <w:szCs w:val="28"/>
        </w:rPr>
        <w:t>Содержание у</w:t>
      </w:r>
      <w:r>
        <w:rPr>
          <w:szCs w:val="28"/>
        </w:rPr>
        <w:t>чебного предмета «Технология</w:t>
      </w:r>
      <w:r w:rsidRPr="003627FF">
        <w:rPr>
          <w:szCs w:val="28"/>
        </w:rPr>
        <w:t>»</w:t>
      </w:r>
    </w:p>
    <w:p w:rsidR="00D418FE" w:rsidRPr="003627FF" w:rsidRDefault="00D418FE" w:rsidP="00944C37">
      <w:pPr>
        <w:pStyle w:val="ListParagrap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3</w:t>
      </w:r>
      <w:r w:rsidRPr="003627FF">
        <w:rPr>
          <w:rFonts w:ascii="Times New Roman" w:hAnsi="Times New Roman"/>
          <w:b/>
          <w:sz w:val="28"/>
          <w:szCs w:val="28"/>
          <w:lang w:val="ru-RU"/>
        </w:rPr>
        <w:t xml:space="preserve"> класс</w:t>
      </w:r>
    </w:p>
    <w:p w:rsidR="00D418FE" w:rsidRPr="003627FF" w:rsidRDefault="00D418FE" w:rsidP="00944C37">
      <w:pPr>
        <w:pStyle w:val="ListParagrap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(34 часа</w:t>
      </w:r>
      <w:r w:rsidRPr="003627FF">
        <w:rPr>
          <w:rFonts w:ascii="Times New Roman" w:hAnsi="Times New Roman"/>
          <w:b/>
          <w:sz w:val="28"/>
          <w:szCs w:val="28"/>
          <w:lang w:val="ru-RU"/>
        </w:rPr>
        <w:t>)</w:t>
      </w:r>
    </w:p>
    <w:p w:rsidR="00D418FE" w:rsidRDefault="00D418FE" w:rsidP="00944C37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B4577D" w:rsidRDefault="00D418FE" w:rsidP="00944C37">
      <w:pPr>
        <w:autoSpaceDE w:val="0"/>
        <w:autoSpaceDN w:val="0"/>
        <w:adjustRightInd w:val="0"/>
        <w:rPr>
          <w:rFonts w:ascii="Times New Roman" w:hAnsi="Times New Roman"/>
          <w:b/>
          <w:bCs/>
          <w:sz w:val="32"/>
          <w:szCs w:val="32"/>
          <w:lang w:val="ru-RU"/>
        </w:rPr>
      </w:pPr>
      <w:r w:rsidRPr="00B4577D">
        <w:rPr>
          <w:rFonts w:ascii="Times New Roman" w:hAnsi="Times New Roman"/>
          <w:b/>
          <w:bCs/>
          <w:sz w:val="32"/>
          <w:szCs w:val="32"/>
          <w:lang w:val="ru-RU"/>
        </w:rPr>
        <w:t xml:space="preserve">Общекультурные и общественные компетенции. Основы культуры труда, самообслуживания </w:t>
      </w:r>
    </w:p>
    <w:p w:rsidR="00D418FE" w:rsidRPr="003E491B" w:rsidRDefault="00D418FE" w:rsidP="00944C37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418FE" w:rsidRPr="003E491B" w:rsidRDefault="00D418FE" w:rsidP="00944C37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i/>
          <w:sz w:val="28"/>
          <w:szCs w:val="28"/>
          <w:lang w:val="ru-RU"/>
        </w:rPr>
        <w:t>Трудовая деятельность в жизни человека</w:t>
      </w:r>
    </w:p>
    <w:p w:rsidR="00D418FE" w:rsidRPr="003E491B" w:rsidRDefault="00D418FE" w:rsidP="00944C3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Распространённые виды профессий, связанные с сельскохозяйственной техникой.</w:t>
      </w:r>
    </w:p>
    <w:p w:rsidR="00D418FE" w:rsidRDefault="00D418FE" w:rsidP="00944C37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val="ru-RU"/>
        </w:rPr>
      </w:pPr>
      <w:r w:rsidRPr="00F318DA">
        <w:rPr>
          <w:rFonts w:ascii="Times New Roman" w:hAnsi="Times New Roman"/>
          <w:i/>
          <w:sz w:val="28"/>
          <w:szCs w:val="28"/>
          <w:lang w:val="ru-RU"/>
        </w:rPr>
        <w:t>Общее представление о технологическом процессе</w:t>
      </w:r>
    </w:p>
    <w:p w:rsidR="00D418FE" w:rsidRDefault="00D418FE" w:rsidP="00944C3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Анализ задания, планирование трудового процесса, поэтапный контроль за ходом работы, навыки сотрудничества. </w:t>
      </w:r>
    </w:p>
    <w:p w:rsidR="00D418FE" w:rsidRPr="00F318DA" w:rsidRDefault="00D418FE" w:rsidP="00944C37">
      <w:pPr>
        <w:autoSpaceDE w:val="0"/>
        <w:autoSpaceDN w:val="0"/>
        <w:adjustRightInd w:val="0"/>
        <w:ind w:firstLine="708"/>
        <w:rPr>
          <w:rFonts w:ascii="Times New Roman" w:hAnsi="Times New Roman"/>
          <w:i/>
          <w:sz w:val="28"/>
          <w:szCs w:val="28"/>
          <w:lang w:val="ru-RU"/>
        </w:rPr>
      </w:pPr>
      <w:r w:rsidRPr="00F318DA">
        <w:rPr>
          <w:rFonts w:ascii="Times New Roman" w:hAnsi="Times New Roman"/>
          <w:i/>
          <w:sz w:val="28"/>
          <w:szCs w:val="28"/>
          <w:lang w:val="ru-RU"/>
        </w:rPr>
        <w:t>Элементарная творческая и проектная деятельность</w:t>
      </w:r>
    </w:p>
    <w:p w:rsidR="00D418FE" w:rsidRPr="003E491B" w:rsidRDefault="00D418FE" w:rsidP="00944C3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Сбор информации о создаваемом изделии, выбор лучшего варианта, проверка изделия в действии. Результат проектной деятельности – «Парк сельскохозяйственных машин». </w:t>
      </w:r>
    </w:p>
    <w:p w:rsidR="00D418FE" w:rsidRPr="00F318DA" w:rsidRDefault="00D418FE" w:rsidP="00944C37">
      <w:pPr>
        <w:autoSpaceDE w:val="0"/>
        <w:autoSpaceDN w:val="0"/>
        <w:adjustRightInd w:val="0"/>
        <w:ind w:firstLine="708"/>
        <w:rPr>
          <w:rFonts w:ascii="Times New Roman" w:hAnsi="Times New Roman"/>
          <w:i/>
          <w:sz w:val="28"/>
          <w:szCs w:val="28"/>
          <w:lang w:val="ru-RU"/>
        </w:rPr>
      </w:pPr>
      <w:r w:rsidRPr="00F318DA">
        <w:rPr>
          <w:rFonts w:ascii="Times New Roman" w:hAnsi="Times New Roman"/>
          <w:i/>
          <w:sz w:val="28"/>
          <w:szCs w:val="28"/>
          <w:lang w:val="ru-RU"/>
        </w:rPr>
        <w:t>Самообслуживание</w:t>
      </w:r>
    </w:p>
    <w:p w:rsidR="00D418FE" w:rsidRPr="003E491B" w:rsidRDefault="00D418FE" w:rsidP="00944C3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Декоративное оформление культурно-бытовой среды. </w:t>
      </w:r>
    </w:p>
    <w:p w:rsidR="00D418FE" w:rsidRPr="003E491B" w:rsidRDefault="00D418FE" w:rsidP="00944C3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D418FE" w:rsidRPr="00B4577D" w:rsidRDefault="00D418FE" w:rsidP="00944C37">
      <w:pPr>
        <w:autoSpaceDE w:val="0"/>
        <w:autoSpaceDN w:val="0"/>
        <w:adjustRightInd w:val="0"/>
        <w:rPr>
          <w:rFonts w:ascii="Times New Roman" w:hAnsi="Times New Roman"/>
          <w:b/>
          <w:bCs/>
          <w:sz w:val="32"/>
          <w:szCs w:val="32"/>
          <w:lang w:val="ru-RU"/>
        </w:rPr>
      </w:pPr>
      <w:r w:rsidRPr="00B4577D">
        <w:rPr>
          <w:rFonts w:ascii="Times New Roman" w:hAnsi="Times New Roman"/>
          <w:b/>
          <w:bCs/>
          <w:sz w:val="32"/>
          <w:szCs w:val="32"/>
          <w:lang w:val="ru-RU"/>
        </w:rPr>
        <w:t xml:space="preserve">Технология ручной обработки материалов. </w:t>
      </w:r>
      <w:r>
        <w:rPr>
          <w:rFonts w:ascii="Times New Roman" w:hAnsi="Times New Roman"/>
          <w:b/>
          <w:bCs/>
          <w:sz w:val="32"/>
          <w:szCs w:val="32"/>
          <w:lang w:val="ru-RU"/>
        </w:rPr>
        <w:t>Элементы графической грамоты (18</w:t>
      </w:r>
      <w:r w:rsidRPr="00B4577D">
        <w:rPr>
          <w:rFonts w:ascii="Times New Roman" w:hAnsi="Times New Roman"/>
          <w:b/>
          <w:bCs/>
          <w:sz w:val="32"/>
          <w:szCs w:val="32"/>
          <w:lang w:val="ru-RU"/>
        </w:rPr>
        <w:t xml:space="preserve"> ч)</w:t>
      </w:r>
    </w:p>
    <w:p w:rsidR="00D418FE" w:rsidRPr="003E491B" w:rsidRDefault="00D418FE" w:rsidP="00944C3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D418FE" w:rsidRPr="003E491B" w:rsidRDefault="00D418FE" w:rsidP="00944C37">
      <w:pPr>
        <w:autoSpaceDE w:val="0"/>
        <w:autoSpaceDN w:val="0"/>
        <w:adjustRightInd w:val="0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 w:rsidRPr="003E491B">
        <w:rPr>
          <w:rFonts w:ascii="Times New Roman" w:hAnsi="Times New Roman"/>
          <w:b/>
          <w:bCs/>
          <w:iCs/>
          <w:sz w:val="28"/>
          <w:szCs w:val="28"/>
          <w:lang w:val="ru-RU"/>
        </w:rPr>
        <w:t>Искусственные материалы</w:t>
      </w:r>
    </w:p>
    <w:p w:rsidR="00D418FE" w:rsidRPr="003E491B" w:rsidRDefault="00D418FE" w:rsidP="00944C37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</w:p>
    <w:p w:rsidR="00D418FE" w:rsidRPr="003E491B" w:rsidRDefault="00D418FE" w:rsidP="00944C37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Бумага и картон (9</w:t>
      </w:r>
      <w:r w:rsidRPr="003E491B">
        <w:rPr>
          <w:rFonts w:ascii="Times New Roman" w:hAnsi="Times New Roman"/>
          <w:b/>
          <w:bCs/>
          <w:sz w:val="28"/>
          <w:szCs w:val="28"/>
          <w:lang w:val="ru-RU"/>
        </w:rPr>
        <w:t xml:space="preserve"> ч)</w:t>
      </w:r>
    </w:p>
    <w:p w:rsidR="00D418FE" w:rsidRDefault="00D418FE" w:rsidP="00944C3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Виды бумаги,  используемые  на уроках: цветная для аппликаций</w:t>
      </w:r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 для принтера, ко</w:t>
      </w:r>
      <w:r>
        <w:rPr>
          <w:rFonts w:ascii="Times New Roman" w:hAnsi="Times New Roman"/>
          <w:sz w:val="28"/>
          <w:szCs w:val="28"/>
          <w:lang w:val="ru-RU"/>
        </w:rPr>
        <w:t>пирка, крепированная, калька.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  Свойства бумаги</w:t>
      </w:r>
      <w:r>
        <w:rPr>
          <w:rFonts w:ascii="Times New Roman" w:hAnsi="Times New Roman"/>
          <w:sz w:val="28"/>
          <w:szCs w:val="28"/>
          <w:lang w:val="ru-RU"/>
        </w:rPr>
        <w:t xml:space="preserve">: цвет, </w:t>
      </w:r>
      <w:r w:rsidRPr="003E491B"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/>
        </w:rPr>
        <w:t>розрачность, толщина, фактура поверхности, прочность.</w:t>
      </w:r>
    </w:p>
    <w:p w:rsidR="00D418FE" w:rsidRDefault="00D418FE" w:rsidP="00944C3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Практическое применение картона в жизни. Виды картона, используемые на уроках: цветной, коробочный, гофрированный. Свойства картона: цвет прочность, толщина, гибкость, жёсткость, фактура поверхности. Сравнение свойств разных видов картона между собой и со структурой бумаги.</w:t>
      </w:r>
    </w:p>
    <w:p w:rsidR="00D418FE" w:rsidRPr="00F318DA" w:rsidRDefault="00D418FE" w:rsidP="00944C3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Выбор картона для изготовления изделия с учётом свойств по его внешним признакам. 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Экономное расходование бумаги </w:t>
      </w:r>
      <w:r>
        <w:rPr>
          <w:rFonts w:ascii="Times New Roman" w:hAnsi="Times New Roman"/>
          <w:sz w:val="28"/>
          <w:szCs w:val="28"/>
          <w:lang w:val="ru-RU"/>
        </w:rPr>
        <w:t xml:space="preserve">и картона </w:t>
      </w:r>
      <w:r w:rsidRPr="003E491B">
        <w:rPr>
          <w:rFonts w:ascii="Times New Roman" w:hAnsi="Times New Roman"/>
          <w:sz w:val="28"/>
          <w:szCs w:val="28"/>
          <w:lang w:val="ru-RU"/>
        </w:rPr>
        <w:t>при разметке</w:t>
      </w:r>
      <w:r>
        <w:rPr>
          <w:rFonts w:ascii="Times New Roman" w:hAnsi="Times New Roman"/>
          <w:sz w:val="28"/>
          <w:szCs w:val="28"/>
          <w:lang w:val="ru-RU"/>
        </w:rPr>
        <w:t xml:space="preserve"> на глаз, через копирку, на просвет, по шаблону, по линейке и по угольнику. 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 Использование измерений для решения практических задач: виды условных графических изображений – </w:t>
      </w:r>
      <w:r>
        <w:rPr>
          <w:rFonts w:ascii="Times New Roman" w:hAnsi="Times New Roman"/>
          <w:sz w:val="28"/>
          <w:szCs w:val="28"/>
          <w:lang w:val="ru-RU"/>
        </w:rPr>
        <w:t xml:space="preserve">простейший чертёж, эскиз, развёртка, схема (их узнавание). Назначение линий чертежа (контурная, размерная, линии надреза и сгиба). Чтение условных графических изображений. Разметка деталей с опорой на простейший чертёж, эскиз. </w:t>
      </w:r>
      <w:r w:rsidRPr="00F318DA">
        <w:rPr>
          <w:rFonts w:ascii="Times New Roman" w:hAnsi="Times New Roman"/>
          <w:sz w:val="28"/>
          <w:szCs w:val="28"/>
          <w:lang w:val="ru-RU"/>
        </w:rPr>
        <w:t>Изготовление изделий по рисунку</w:t>
      </w:r>
      <w:r>
        <w:rPr>
          <w:rFonts w:ascii="Times New Roman" w:hAnsi="Times New Roman"/>
          <w:sz w:val="28"/>
          <w:szCs w:val="28"/>
          <w:lang w:val="ru-RU"/>
        </w:rPr>
        <w:t>, простейшему чертежу, эскизу, схеме.</w:t>
      </w:r>
    </w:p>
    <w:p w:rsidR="00D418FE" w:rsidRPr="003E491B" w:rsidRDefault="00D418FE" w:rsidP="00944C3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Инструменты и приспособления для обработки бумаги</w:t>
      </w:r>
      <w:r>
        <w:rPr>
          <w:rFonts w:ascii="Times New Roman" w:hAnsi="Times New Roman"/>
          <w:sz w:val="28"/>
          <w:szCs w:val="28"/>
          <w:lang w:val="ru-RU"/>
        </w:rPr>
        <w:t xml:space="preserve"> и картона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: карандаш простой, ножницы, </w:t>
      </w:r>
      <w:r>
        <w:rPr>
          <w:rFonts w:ascii="Times New Roman" w:hAnsi="Times New Roman"/>
          <w:sz w:val="28"/>
          <w:szCs w:val="28"/>
          <w:lang w:val="ru-RU"/>
        </w:rPr>
        <w:t xml:space="preserve">канцелярский нож, шило, линейка, угольник, линейка с бортиком (для работы с ножом), </w:t>
      </w:r>
      <w:r w:rsidRPr="003E491B">
        <w:rPr>
          <w:rFonts w:ascii="Times New Roman" w:hAnsi="Times New Roman"/>
          <w:sz w:val="28"/>
          <w:szCs w:val="28"/>
          <w:lang w:val="ru-RU"/>
        </w:rPr>
        <w:t>кисточка для клея, шаблон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3E491B">
        <w:rPr>
          <w:rFonts w:ascii="Times New Roman" w:hAnsi="Times New Roman"/>
          <w:sz w:val="28"/>
          <w:szCs w:val="28"/>
          <w:lang w:val="ru-RU"/>
        </w:rPr>
        <w:t>, подкладной лист</w:t>
      </w:r>
      <w:r>
        <w:rPr>
          <w:rFonts w:ascii="Times New Roman" w:hAnsi="Times New Roman"/>
          <w:sz w:val="28"/>
          <w:szCs w:val="28"/>
          <w:lang w:val="ru-RU"/>
        </w:rPr>
        <w:t>, дощечка для выполнения работ с канцелярским ножом и шилом</w:t>
      </w:r>
      <w:r w:rsidRPr="003E491B">
        <w:rPr>
          <w:rFonts w:ascii="Times New Roman" w:hAnsi="Times New Roman"/>
          <w:sz w:val="28"/>
          <w:szCs w:val="28"/>
          <w:lang w:val="ru-RU"/>
        </w:rPr>
        <w:t>. Приёмы рационального и безопасного использования ножниц</w:t>
      </w:r>
      <w:r>
        <w:rPr>
          <w:rFonts w:ascii="Times New Roman" w:hAnsi="Times New Roman"/>
          <w:sz w:val="28"/>
          <w:szCs w:val="28"/>
          <w:lang w:val="ru-RU"/>
        </w:rPr>
        <w:t>, канцелярского ножа, шила</w:t>
      </w:r>
      <w:r w:rsidRPr="003E491B">
        <w:rPr>
          <w:rFonts w:ascii="Times New Roman" w:hAnsi="Times New Roman"/>
          <w:sz w:val="28"/>
          <w:szCs w:val="28"/>
          <w:lang w:val="ru-RU"/>
        </w:rPr>
        <w:t>.</w:t>
      </w:r>
    </w:p>
    <w:p w:rsidR="00D418FE" w:rsidRPr="003E491B" w:rsidRDefault="00D418FE" w:rsidP="00944C3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Основные технологические операции ручной обработки бумаги</w:t>
      </w:r>
      <w:r>
        <w:rPr>
          <w:rFonts w:ascii="Times New Roman" w:hAnsi="Times New Roman"/>
          <w:sz w:val="28"/>
          <w:szCs w:val="28"/>
          <w:lang w:val="ru-RU"/>
        </w:rPr>
        <w:t xml:space="preserve"> и картона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sz w:val="28"/>
          <w:szCs w:val="28"/>
          <w:lang w:val="ru-RU"/>
        </w:rPr>
        <w:t xml:space="preserve">разметка, резание ножницами, надрезание канцелярским ножом, прокалывание шилом,  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гофрирование, </w:t>
      </w:r>
      <w:r>
        <w:rPr>
          <w:rFonts w:ascii="Times New Roman" w:hAnsi="Times New Roman"/>
          <w:sz w:val="28"/>
          <w:szCs w:val="28"/>
          <w:lang w:val="ru-RU"/>
        </w:rPr>
        <w:t>сгибание, скручивание, сборка и скрепление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 деталей (клеевое</w:t>
      </w:r>
      <w:r>
        <w:rPr>
          <w:rFonts w:ascii="Times New Roman" w:hAnsi="Times New Roman"/>
          <w:sz w:val="28"/>
          <w:szCs w:val="28"/>
          <w:lang w:val="ru-RU"/>
        </w:rPr>
        <w:t>, ниточное, скотчем, скобами, гвоздём, проволокой, «в надрез»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), </w:t>
      </w:r>
      <w:r>
        <w:rPr>
          <w:rFonts w:ascii="Times New Roman" w:hAnsi="Times New Roman"/>
          <w:sz w:val="28"/>
          <w:szCs w:val="28"/>
          <w:lang w:val="ru-RU"/>
        </w:rPr>
        <w:t xml:space="preserve">переплетение (соединение в щелевой замок), </w:t>
      </w:r>
      <w:r w:rsidRPr="003E491B">
        <w:rPr>
          <w:rFonts w:ascii="Times New Roman" w:hAnsi="Times New Roman"/>
          <w:sz w:val="28"/>
          <w:szCs w:val="28"/>
          <w:lang w:val="ru-RU"/>
        </w:rPr>
        <w:t>отделка аппликацией, сушка.</w:t>
      </w:r>
    </w:p>
    <w:p w:rsidR="00D418FE" w:rsidRPr="003E491B" w:rsidRDefault="00D418FE" w:rsidP="00944C3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Практические работы: изгот</w:t>
      </w:r>
      <w:r>
        <w:rPr>
          <w:rFonts w:ascii="Times New Roman" w:hAnsi="Times New Roman"/>
          <w:sz w:val="28"/>
          <w:szCs w:val="28"/>
          <w:lang w:val="ru-RU"/>
        </w:rPr>
        <w:t>овление  новогодних подвесок, декоративных композиций, упаковок, коробок, подставок для письменных принадлежностей, планшетов, картонных фигурок для театра с подвижными элементами.</w:t>
      </w:r>
    </w:p>
    <w:p w:rsidR="00D418FE" w:rsidRPr="003E491B" w:rsidRDefault="00D418FE" w:rsidP="00944C3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D418FE" w:rsidRPr="003E491B" w:rsidRDefault="00D418FE" w:rsidP="00944C37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Текстильные материалы (5</w:t>
      </w:r>
      <w:r w:rsidRPr="003E491B">
        <w:rPr>
          <w:rFonts w:ascii="Times New Roman" w:hAnsi="Times New Roman"/>
          <w:b/>
          <w:bCs/>
          <w:sz w:val="28"/>
          <w:szCs w:val="28"/>
          <w:lang w:val="ru-RU"/>
        </w:rPr>
        <w:t xml:space="preserve"> ч)</w:t>
      </w:r>
    </w:p>
    <w:p w:rsidR="00D418FE" w:rsidRDefault="00D418FE" w:rsidP="00944C37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Общее представление о текстильных материалах, их практическое применение в жизни. </w:t>
      </w:r>
    </w:p>
    <w:p w:rsidR="00D418FE" w:rsidRDefault="00D418FE" w:rsidP="00944C37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Виды тканей, используемые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 xml:space="preserve"> на уроках: ткани растительного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и животного 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>п</w:t>
      </w:r>
      <w:r>
        <w:rPr>
          <w:rFonts w:ascii="Times New Roman" w:hAnsi="Times New Roman"/>
          <w:bCs/>
          <w:sz w:val="28"/>
          <w:szCs w:val="28"/>
          <w:lang w:val="ru-RU"/>
        </w:rPr>
        <w:t>роисхождения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Сопоставление тканей по основным свойствам: цвету, фактуре поверхности, толщине. Экономное расходование ткани при раскрое парных деталей.</w:t>
      </w:r>
    </w:p>
    <w:p w:rsidR="00D418FE" w:rsidRDefault="00D418FE" w:rsidP="00944C37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Нитки используемые на уроках: швейные, мулине, для вышивания. Выбор ниток для изготовления изделия в зависимости от их свойств. </w:t>
      </w:r>
    </w:p>
    <w:p w:rsidR="00D418FE" w:rsidRPr="003E491B" w:rsidRDefault="00D418FE" w:rsidP="00944C37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Инструменты и приспособления для обработки текстильных материалов: иглы швейные и для вышивания, булавки с колечком, но</w:t>
      </w:r>
      <w:r>
        <w:rPr>
          <w:rFonts w:ascii="Times New Roman" w:hAnsi="Times New Roman"/>
          <w:bCs/>
          <w:sz w:val="28"/>
          <w:szCs w:val="28"/>
          <w:lang w:val="ru-RU"/>
        </w:rPr>
        <w:t>жницы, портновский мел, выкройки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>. Приёмы рационального и безопасного использования игл и булавок.</w:t>
      </w:r>
    </w:p>
    <w:p w:rsidR="00D418FE" w:rsidRDefault="00D418FE" w:rsidP="00944C37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Основные технологические операции ручной обработки текстильных материалов: отмеривание нитки, закрепление конц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а нитки узелком и петелькой, продёргивание бахромы, разметка через копирку, 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>раскрой деталей по выкройке, ре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зание ножницами, наклеивание ткани и ниток на картонную основу,  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 xml:space="preserve">сшивание деталей из </w:t>
      </w:r>
      <w:r>
        <w:rPr>
          <w:rFonts w:ascii="Times New Roman" w:hAnsi="Times New Roman"/>
          <w:bCs/>
          <w:sz w:val="28"/>
          <w:szCs w:val="28"/>
          <w:lang w:val="ru-RU"/>
        </w:rPr>
        <w:t>ткани петельным швом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вышивание стебельчатым и тамбурным швами.  </w:t>
      </w:r>
    </w:p>
    <w:p w:rsidR="00D418FE" w:rsidRPr="003E491B" w:rsidRDefault="00D418FE" w:rsidP="00944C37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 xml:space="preserve">Практические работы: изготовление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вышитых картинок, подвесок, обложек для записных книг, открыток, закладок, аппликаций, кукол для пальчикового театра, коллажа, нитяной графики. </w:t>
      </w:r>
    </w:p>
    <w:p w:rsidR="00D418FE" w:rsidRDefault="00D418FE" w:rsidP="00944C37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944C37" w:rsidRDefault="00D418FE" w:rsidP="00944C37">
      <w:pPr>
        <w:rPr>
          <w:rFonts w:ascii="Times New Roman" w:hAnsi="Times New Roman"/>
          <w:b/>
          <w:sz w:val="28"/>
          <w:szCs w:val="28"/>
          <w:lang w:val="ru-RU"/>
        </w:rPr>
      </w:pPr>
      <w:r w:rsidRPr="00944C37">
        <w:rPr>
          <w:rFonts w:ascii="Times New Roman" w:hAnsi="Times New Roman"/>
          <w:b/>
          <w:sz w:val="28"/>
          <w:szCs w:val="28"/>
          <w:lang w:val="ru-RU"/>
        </w:rPr>
        <w:t>Металлы (1 ч)</w:t>
      </w:r>
    </w:p>
    <w:p w:rsidR="00D418FE" w:rsidRDefault="00D418FE" w:rsidP="00944C37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Виды металлов, используемые на уроках: фольга, проволока. Свойства фольги: цвет, блеск, толщина, прочность, жесткость, гибкость, способность сохранять форму.</w:t>
      </w:r>
    </w:p>
    <w:p w:rsidR="00D418FE" w:rsidRDefault="00D418FE" w:rsidP="00944C37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Экономное расходование материалов при разметке.</w:t>
      </w:r>
    </w:p>
    <w:p w:rsidR="00D418FE" w:rsidRDefault="00D418FE" w:rsidP="00944C37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Инструменты и приспособления для обработки металлов: ножницы, пустой стержень шариковой ручки, подкладная дощечка.</w:t>
      </w:r>
    </w:p>
    <w:p w:rsidR="00D418FE" w:rsidRDefault="00D418FE" w:rsidP="00944C37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Основные технологические операции ручной обработки металлов: разметка на глаз, по шаблону, резание ножницами, скручивание.</w:t>
      </w:r>
    </w:p>
    <w:p w:rsidR="00D418FE" w:rsidRDefault="00D418FE" w:rsidP="00944C37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Практические работы: изготовление новогодних украшений, креплений для подвижного соединения деталей картонных фигурок.</w:t>
      </w:r>
    </w:p>
    <w:p w:rsidR="00D418FE" w:rsidRDefault="00D418FE" w:rsidP="00944C37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944C37" w:rsidRDefault="00D418FE" w:rsidP="00944C37">
      <w:pPr>
        <w:rPr>
          <w:rFonts w:ascii="Times New Roman" w:hAnsi="Times New Roman"/>
          <w:b/>
          <w:sz w:val="28"/>
          <w:szCs w:val="28"/>
          <w:lang w:val="ru-RU"/>
        </w:rPr>
      </w:pPr>
      <w:r w:rsidRPr="00944C37">
        <w:rPr>
          <w:rFonts w:ascii="Times New Roman" w:hAnsi="Times New Roman"/>
          <w:b/>
          <w:sz w:val="28"/>
          <w:szCs w:val="28"/>
          <w:lang w:val="ru-RU"/>
        </w:rPr>
        <w:t>Утилизированные материалы (3 ч)</w:t>
      </w:r>
    </w:p>
    <w:p w:rsidR="00D418FE" w:rsidRDefault="00D418FE" w:rsidP="00944C37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Вид материала: пластмассовые разъёмные упаковки-капсулы.</w:t>
      </w:r>
    </w:p>
    <w:p w:rsidR="00D418FE" w:rsidRDefault="00D418FE" w:rsidP="00944C37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Инструменты и приспособления для обработки утилизированных материалов: ножницы, шило, фломастер, дощечка для выполнения работ с шилом. Приёмы рационального и безопасного использования ножниц, шила.</w:t>
      </w:r>
    </w:p>
    <w:p w:rsidR="00D418FE" w:rsidRDefault="00D418FE" w:rsidP="00944C37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Основные технологические операции ручной обработки утилизированных материалов: разметка по шаблону, надрезание ножницами, прокалывание шилом, сборка деталей (гвоздиком), отделка клейкой бумагой.</w:t>
      </w:r>
    </w:p>
    <w:p w:rsidR="00D418FE" w:rsidRDefault="00D418FE" w:rsidP="00944C37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Практические работы: изготовление игрушек-сувениров.</w:t>
      </w:r>
    </w:p>
    <w:p w:rsidR="00D418FE" w:rsidRDefault="00D418FE" w:rsidP="00944C37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B4577D" w:rsidRDefault="00D418FE" w:rsidP="00944C37">
      <w:pPr>
        <w:rPr>
          <w:rFonts w:ascii="Times New Roman" w:hAnsi="Times New Roman"/>
          <w:b/>
          <w:sz w:val="32"/>
          <w:szCs w:val="32"/>
          <w:lang w:val="ru-RU"/>
        </w:rPr>
      </w:pPr>
      <w:r w:rsidRPr="00B4577D">
        <w:rPr>
          <w:rFonts w:ascii="Times New Roman" w:hAnsi="Times New Roman"/>
          <w:b/>
          <w:sz w:val="32"/>
          <w:szCs w:val="32"/>
          <w:lang w:val="ru-RU"/>
        </w:rPr>
        <w:t>Ко</w:t>
      </w:r>
      <w:r>
        <w:rPr>
          <w:rFonts w:ascii="Times New Roman" w:hAnsi="Times New Roman"/>
          <w:b/>
          <w:sz w:val="32"/>
          <w:szCs w:val="32"/>
          <w:lang w:val="ru-RU"/>
        </w:rPr>
        <w:t>нструирование и моделирование (6</w:t>
      </w:r>
      <w:r w:rsidRPr="00B4577D">
        <w:rPr>
          <w:rFonts w:ascii="Times New Roman" w:hAnsi="Times New Roman"/>
          <w:b/>
          <w:sz w:val="32"/>
          <w:szCs w:val="32"/>
          <w:lang w:val="ru-RU"/>
        </w:rPr>
        <w:t xml:space="preserve"> ч)</w:t>
      </w:r>
    </w:p>
    <w:p w:rsidR="00D418FE" w:rsidRDefault="00D418FE" w:rsidP="00944C37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Понятие о конструкции изделия. Различные виды конструкции (разъёмная, неразъёмная) и способы их сборки. Виды и способы соединения деталей (подвижное и неподвижное). Основные требования к изделию (соответствие материала, конструкции и внешнего оформления по назначению изделия).</w:t>
      </w:r>
    </w:p>
    <w:p w:rsidR="00D418FE" w:rsidRDefault="00D418FE" w:rsidP="00944C37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Конструирование и моделирование несложных технических объектов по рисунку, схеме и простейшему чертежу, эскизу, по заданным условиям (функциональным, декоративно-художественным).</w:t>
      </w:r>
    </w:p>
    <w:p w:rsidR="00D418FE" w:rsidRDefault="00D418FE" w:rsidP="00944C37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Практические работы: изготовление устройства, демонстрирующего циркуляцию воздуха; змейки для определения движения тёплого воздуха; устройства из полос бумаги; компаса; весов для определения веса воздуха; флюгера. 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b/>
          <w:sz w:val="32"/>
          <w:szCs w:val="32"/>
          <w:lang w:val="ru-RU"/>
        </w:rPr>
      </w:pPr>
    </w:p>
    <w:p w:rsidR="00D418FE" w:rsidRDefault="00D418FE" w:rsidP="003242F8">
      <w:pPr>
        <w:rPr>
          <w:rFonts w:ascii="Times New Roman" w:hAnsi="Times New Roman"/>
          <w:b/>
          <w:sz w:val="32"/>
          <w:szCs w:val="32"/>
          <w:lang w:val="ru-RU"/>
        </w:rPr>
      </w:pPr>
    </w:p>
    <w:p w:rsidR="00D418FE" w:rsidRDefault="00D418FE" w:rsidP="003242F8">
      <w:pPr>
        <w:rPr>
          <w:rFonts w:ascii="Times New Roman" w:hAnsi="Times New Roman"/>
          <w:b/>
          <w:sz w:val="32"/>
          <w:szCs w:val="32"/>
          <w:lang w:val="ru-RU"/>
        </w:rPr>
      </w:pPr>
    </w:p>
    <w:p w:rsidR="00D418FE" w:rsidRPr="00944C37" w:rsidRDefault="00D418FE" w:rsidP="003242F8">
      <w:pPr>
        <w:rPr>
          <w:rFonts w:ascii="Times New Roman" w:hAnsi="Times New Roman"/>
          <w:b/>
          <w:sz w:val="32"/>
          <w:szCs w:val="32"/>
          <w:lang w:val="ru-RU"/>
        </w:rPr>
      </w:pPr>
      <w:r w:rsidRPr="00944C37">
        <w:rPr>
          <w:rFonts w:ascii="Times New Roman" w:hAnsi="Times New Roman"/>
          <w:b/>
          <w:sz w:val="32"/>
          <w:szCs w:val="32"/>
          <w:lang w:val="ru-RU"/>
        </w:rPr>
        <w:t>Практика работы на компьютере (10 ч)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D418FE" w:rsidRPr="00ED7813" w:rsidRDefault="00D418FE" w:rsidP="003242F8">
      <w:pPr>
        <w:rPr>
          <w:rFonts w:ascii="Times New Roman" w:hAnsi="Times New Roman"/>
          <w:sz w:val="28"/>
          <w:szCs w:val="28"/>
          <w:u w:val="single"/>
          <w:lang w:val="ru-RU"/>
        </w:rPr>
      </w:pPr>
      <w:r w:rsidRPr="00ED7813">
        <w:rPr>
          <w:rFonts w:ascii="Times New Roman" w:hAnsi="Times New Roman"/>
          <w:sz w:val="28"/>
          <w:szCs w:val="28"/>
          <w:u w:val="single"/>
          <w:lang w:val="ru-RU"/>
        </w:rPr>
        <w:t>Компьютер и дополнительные устройства, подключаемые к компьютеру (2 ч)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Компьютер как техническое устройство для работы с информацией. Основные устройства компьютера. Назначение основных устройств компьютера.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Дополнительные устройства, подключаемые к компьютеру, их назначение. Носители информации. Электронный диск. Дисковод как техническое устройство для работы с электронными дисками. Приёмы работы с электронным диском, обеспечивающие его сохранность.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D418FE" w:rsidRPr="00ED7813" w:rsidRDefault="00D418FE" w:rsidP="003242F8">
      <w:pPr>
        <w:rPr>
          <w:rFonts w:ascii="Times New Roman" w:hAnsi="Times New Roman"/>
          <w:sz w:val="28"/>
          <w:szCs w:val="28"/>
          <w:u w:val="single"/>
          <w:lang w:val="ru-RU"/>
        </w:rPr>
      </w:pPr>
      <w:r w:rsidRPr="00ED7813">
        <w:rPr>
          <w:rFonts w:ascii="Times New Roman" w:hAnsi="Times New Roman"/>
          <w:sz w:val="28"/>
          <w:szCs w:val="28"/>
          <w:u w:val="single"/>
          <w:lang w:val="ru-RU"/>
        </w:rPr>
        <w:t>Основы работы за компьютером (5 ч)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Организация работы на компьютере. Подготовка компьютера к работе (включение). Правильное завершение работы на компьютере. Организация работы на компьютере с соблюдением санитарно-гигиенических норм.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Мышь. Устройство мыши. Приёмы работы с мышью. Компьютерные программы. Понятие о тренажёре как программном средстве учебного назначения. Первоначальное понятие об управлении работой компьютерной программы. Управление работой компьютерной программы с помощью мыши.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Клавиатура как устройство для ввода информации в компьютер. Работа на клавиатуре с соблюдением санитарно-гигиенических норм.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D418FE" w:rsidRPr="00336C4E" w:rsidRDefault="00D418FE" w:rsidP="003242F8">
      <w:pPr>
        <w:rPr>
          <w:rFonts w:ascii="Times New Roman" w:hAnsi="Times New Roman"/>
          <w:sz w:val="28"/>
          <w:szCs w:val="28"/>
          <w:u w:val="single"/>
          <w:lang w:val="ru-RU"/>
        </w:rPr>
      </w:pPr>
      <w:r w:rsidRPr="00336C4E">
        <w:rPr>
          <w:rFonts w:ascii="Times New Roman" w:hAnsi="Times New Roman"/>
          <w:sz w:val="28"/>
          <w:szCs w:val="28"/>
          <w:u w:val="single"/>
          <w:lang w:val="ru-RU"/>
        </w:rPr>
        <w:t>Технология работы с инструментальными программами (3 ч)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Графические редакторы, их назначение и возможности использования. Работа с простыми информационными объектами (графическое изображение): создание, редактирование. Вывод изображения на принтер. Использование графического редактора для реализации творческого замысла.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896453" w:rsidRDefault="00D418FE" w:rsidP="00896453">
      <w:pPr>
        <w:rPr>
          <w:rFonts w:ascii="Times New Roman" w:hAnsi="Times New Roman"/>
          <w:b/>
          <w:sz w:val="28"/>
          <w:szCs w:val="28"/>
          <w:lang w:val="ru-RU"/>
        </w:rPr>
      </w:pPr>
      <w:r w:rsidRPr="00896453">
        <w:rPr>
          <w:rFonts w:ascii="Times New Roman" w:hAnsi="Times New Roman"/>
          <w:b/>
          <w:sz w:val="28"/>
          <w:szCs w:val="28"/>
          <w:lang w:val="ru-RU"/>
        </w:rPr>
        <w:t>Тематическое распределение часов по предмету «Технология»</w:t>
      </w:r>
    </w:p>
    <w:p w:rsidR="00D418FE" w:rsidRPr="00896453" w:rsidRDefault="00D418FE" w:rsidP="00896453">
      <w:pPr>
        <w:rPr>
          <w:rFonts w:ascii="Times New Roman" w:hAnsi="Times New Roman"/>
          <w:b/>
          <w:sz w:val="28"/>
          <w:szCs w:val="28"/>
          <w:lang w:val="ru-RU"/>
        </w:rPr>
      </w:pPr>
      <w:r w:rsidRPr="00896453">
        <w:rPr>
          <w:rFonts w:ascii="Times New Roman" w:hAnsi="Times New Roman"/>
          <w:b/>
          <w:sz w:val="28"/>
          <w:szCs w:val="28"/>
          <w:lang w:val="ru-RU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>3</w:t>
      </w:r>
      <w:r w:rsidRPr="00896453">
        <w:rPr>
          <w:rFonts w:ascii="Times New Roman" w:hAnsi="Times New Roman"/>
          <w:b/>
          <w:sz w:val="28"/>
          <w:szCs w:val="28"/>
          <w:lang w:val="ru-RU"/>
        </w:rPr>
        <w:t xml:space="preserve"> класс: 1 час – в неделю;  34 часа в год</w:t>
      </w:r>
    </w:p>
    <w:p w:rsidR="00D418FE" w:rsidRDefault="00D418FE" w:rsidP="00896453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93"/>
        <w:gridCol w:w="993"/>
        <w:gridCol w:w="2954"/>
        <w:gridCol w:w="828"/>
        <w:gridCol w:w="734"/>
        <w:gridCol w:w="745"/>
        <w:gridCol w:w="1771"/>
        <w:gridCol w:w="1438"/>
      </w:tblGrid>
      <w:tr w:rsidR="00D418FE" w:rsidTr="0074684B">
        <w:trPr>
          <w:trHeight w:val="413"/>
        </w:trPr>
        <w:tc>
          <w:tcPr>
            <w:tcW w:w="993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 xml:space="preserve">Раздел </w:t>
            </w:r>
          </w:p>
        </w:tc>
        <w:tc>
          <w:tcPr>
            <w:tcW w:w="993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Номер</w:t>
            </w:r>
          </w:p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урока</w:t>
            </w:r>
          </w:p>
        </w:tc>
        <w:tc>
          <w:tcPr>
            <w:tcW w:w="2954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Содержание (тема)</w:t>
            </w:r>
          </w:p>
        </w:tc>
        <w:tc>
          <w:tcPr>
            <w:tcW w:w="0" w:type="auto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Кол-во</w:t>
            </w:r>
          </w:p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часов</w:t>
            </w:r>
          </w:p>
        </w:tc>
        <w:tc>
          <w:tcPr>
            <w:tcW w:w="0" w:type="auto"/>
            <w:gridSpan w:val="2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Дата проведения</w:t>
            </w:r>
          </w:p>
        </w:tc>
        <w:tc>
          <w:tcPr>
            <w:tcW w:w="0" w:type="auto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 xml:space="preserve">Оборудование </w:t>
            </w:r>
          </w:p>
        </w:tc>
        <w:tc>
          <w:tcPr>
            <w:tcW w:w="0" w:type="auto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Учебные материалы</w:t>
            </w:r>
          </w:p>
        </w:tc>
      </w:tr>
      <w:tr w:rsidR="00D418FE" w:rsidTr="0074684B">
        <w:trPr>
          <w:trHeight w:val="412"/>
        </w:trPr>
        <w:tc>
          <w:tcPr>
            <w:tcW w:w="993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954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план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факт</w:t>
            </w:r>
          </w:p>
        </w:tc>
        <w:tc>
          <w:tcPr>
            <w:tcW w:w="0" w:type="auto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Подставка для письменных принадлежностей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Коробка со съёмной крышкой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Прибор, демонстрирующий циркуляцию воздуха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Мера для измерения углов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Поздравительные открытки из гофрированного картона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Декоративное панно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 xml:space="preserve">Картонные фигурки с элементами движения для театра 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Открытка-ландшафт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Новогодние игрушки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Аппликации из ниток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Декоративное оформление изделий вышивкой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Подвеска из ткани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Куклы для пальчикового театра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Нитяная графика на картонной основе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2.5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Украшения из фольги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2.6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Игрушки-сувениры из пластмассовых упаковок-капсул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2.6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Игрушки-сувениры из пластмассовых упаковок-капсул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2.6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Игрушки-сувениры из пластмассовых упаковок-капсул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Приёмы работы с деталями конструктора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Изготовление моделей часов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Тележка-платформа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Проект «Парк машин»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Проект «Сельскохоз</w:t>
            </w:r>
            <w:r w:rsidRPr="0074684B">
              <w:rPr>
                <w:rFonts w:ascii="Times New Roman" w:hAnsi="Times New Roman"/>
                <w:lang w:val="ru-RU"/>
              </w:rPr>
              <w:t>яйственная</w:t>
            </w:r>
            <w:r w:rsidRPr="0074684B">
              <w:rPr>
                <w:rFonts w:ascii="Times New Roman" w:hAnsi="Times New Roman"/>
              </w:rPr>
              <w:t xml:space="preserve"> техн</w:t>
            </w:r>
            <w:r w:rsidRPr="0074684B">
              <w:rPr>
                <w:rFonts w:ascii="Times New Roman" w:hAnsi="Times New Roman"/>
                <w:lang w:val="ru-RU"/>
              </w:rPr>
              <w:t>ика</w:t>
            </w:r>
            <w:r w:rsidRPr="0074684B">
              <w:rPr>
                <w:rFonts w:ascii="Times New Roman" w:hAnsi="Times New Roman"/>
              </w:rPr>
              <w:t>»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Конкурс проектов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Технические устройства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Компьютер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Правила безопасной работы на компьютере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Технические устройства  к компьютеру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Носители информации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Работа с электронным диском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Компьютерные программы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Работа с мышью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Клавиатура компьютера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2954" w:type="dxa"/>
          </w:tcPr>
          <w:p w:rsidR="00D418FE" w:rsidRPr="0074684B" w:rsidRDefault="00D418FE" w:rsidP="00773721">
            <w:pPr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</w:rPr>
              <w:t>Контрольные задания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D418FE" w:rsidRDefault="00D418FE" w:rsidP="00896453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B90F38" w:rsidRDefault="00D418FE" w:rsidP="00336C4E">
      <w:pPr>
        <w:pStyle w:val="3"/>
        <w:jc w:val="left"/>
        <w:rPr>
          <w:szCs w:val="28"/>
        </w:rPr>
      </w:pPr>
      <w:r>
        <w:rPr>
          <w:szCs w:val="28"/>
        </w:rPr>
        <w:t xml:space="preserve">                   </w:t>
      </w:r>
      <w:r w:rsidRPr="003627FF">
        <w:rPr>
          <w:szCs w:val="28"/>
        </w:rPr>
        <w:t>Содержание у</w:t>
      </w:r>
      <w:r>
        <w:rPr>
          <w:szCs w:val="28"/>
        </w:rPr>
        <w:t>чебного предмета «Технология</w:t>
      </w:r>
      <w:r w:rsidRPr="003627FF">
        <w:rPr>
          <w:szCs w:val="28"/>
        </w:rPr>
        <w:t>»</w:t>
      </w:r>
    </w:p>
    <w:p w:rsidR="00D418FE" w:rsidRPr="003627FF" w:rsidRDefault="00D418FE" w:rsidP="00336C4E">
      <w:pPr>
        <w:pStyle w:val="ListParagrap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4</w:t>
      </w:r>
      <w:r w:rsidRPr="003627FF">
        <w:rPr>
          <w:rFonts w:ascii="Times New Roman" w:hAnsi="Times New Roman"/>
          <w:b/>
          <w:sz w:val="28"/>
          <w:szCs w:val="28"/>
          <w:lang w:val="ru-RU"/>
        </w:rPr>
        <w:t xml:space="preserve"> класс</w:t>
      </w:r>
    </w:p>
    <w:p w:rsidR="00D418FE" w:rsidRPr="003627FF" w:rsidRDefault="00D418FE" w:rsidP="00336C4E">
      <w:pPr>
        <w:pStyle w:val="ListParagrap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(34 часа</w:t>
      </w:r>
      <w:r w:rsidRPr="003627FF">
        <w:rPr>
          <w:rFonts w:ascii="Times New Roman" w:hAnsi="Times New Roman"/>
          <w:b/>
          <w:sz w:val="28"/>
          <w:szCs w:val="28"/>
          <w:lang w:val="ru-RU"/>
        </w:rPr>
        <w:t>)</w:t>
      </w:r>
    </w:p>
    <w:p w:rsidR="00D418FE" w:rsidRDefault="00D418FE" w:rsidP="00336C4E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B4577D" w:rsidRDefault="00D418FE" w:rsidP="00336C4E">
      <w:pPr>
        <w:autoSpaceDE w:val="0"/>
        <w:autoSpaceDN w:val="0"/>
        <w:adjustRightInd w:val="0"/>
        <w:rPr>
          <w:rFonts w:ascii="Times New Roman" w:hAnsi="Times New Roman"/>
          <w:b/>
          <w:bCs/>
          <w:sz w:val="32"/>
          <w:szCs w:val="32"/>
          <w:lang w:val="ru-RU"/>
        </w:rPr>
      </w:pPr>
      <w:r w:rsidRPr="00B4577D">
        <w:rPr>
          <w:rFonts w:ascii="Times New Roman" w:hAnsi="Times New Roman"/>
          <w:b/>
          <w:bCs/>
          <w:sz w:val="32"/>
          <w:szCs w:val="32"/>
          <w:lang w:val="ru-RU"/>
        </w:rPr>
        <w:t xml:space="preserve">Общекультурные и общественные компетенции. Основы культуры труда, самообслуживания </w:t>
      </w:r>
    </w:p>
    <w:p w:rsidR="00D418FE" w:rsidRPr="003E491B" w:rsidRDefault="00D418FE" w:rsidP="00336C4E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418FE" w:rsidRPr="003E491B" w:rsidRDefault="00D418FE" w:rsidP="00336C4E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i/>
          <w:sz w:val="28"/>
          <w:szCs w:val="28"/>
          <w:lang w:val="ru-RU"/>
        </w:rPr>
        <w:t>Трудовая деятельность в жизни человека</w:t>
      </w:r>
    </w:p>
    <w:p w:rsidR="00D418FE" w:rsidRPr="003E491B" w:rsidRDefault="00D418FE" w:rsidP="00336C4E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Распространённые виды профессий, связанные с механизированным и автоматизированным трудом (с учётом региональных особенностей). </w:t>
      </w:r>
    </w:p>
    <w:p w:rsidR="00D418FE" w:rsidRDefault="00D418FE" w:rsidP="00336C4E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val="ru-RU"/>
        </w:rPr>
      </w:pPr>
      <w:r w:rsidRPr="00F318DA">
        <w:rPr>
          <w:rFonts w:ascii="Times New Roman" w:hAnsi="Times New Roman"/>
          <w:i/>
          <w:sz w:val="28"/>
          <w:szCs w:val="28"/>
          <w:lang w:val="ru-RU"/>
        </w:rPr>
        <w:t>Общее представление о технологическом процессе</w:t>
      </w:r>
    </w:p>
    <w:p w:rsidR="00D418FE" w:rsidRDefault="00D418FE" w:rsidP="00336C4E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Организация рабочего места в зависимости от вида работы, распределение рабочего времени, отбор и анализ информации из учебника и других дидактических материалов, её использование в организации работы, контроль и корректировка хода работы, выполнение социальных ролей (руководитель и подчинённый).</w:t>
      </w:r>
    </w:p>
    <w:p w:rsidR="00D418FE" w:rsidRDefault="00D418FE" w:rsidP="00336C4E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Проектирование изделий: создание замысла, его детализация и воплощение. Результат проектной деятельности -  «Макет села Мирного». </w:t>
      </w:r>
    </w:p>
    <w:p w:rsidR="00D418FE" w:rsidRPr="00F318DA" w:rsidRDefault="00D418FE" w:rsidP="00336C4E">
      <w:pPr>
        <w:autoSpaceDE w:val="0"/>
        <w:autoSpaceDN w:val="0"/>
        <w:adjustRightInd w:val="0"/>
        <w:ind w:firstLine="708"/>
        <w:rPr>
          <w:rFonts w:ascii="Times New Roman" w:hAnsi="Times New Roman"/>
          <w:i/>
          <w:sz w:val="28"/>
          <w:szCs w:val="28"/>
          <w:lang w:val="ru-RU"/>
        </w:rPr>
      </w:pPr>
      <w:r w:rsidRPr="00F318DA">
        <w:rPr>
          <w:rFonts w:ascii="Times New Roman" w:hAnsi="Times New Roman"/>
          <w:i/>
          <w:sz w:val="28"/>
          <w:szCs w:val="28"/>
          <w:lang w:val="ru-RU"/>
        </w:rPr>
        <w:t>Самообслуживание</w:t>
      </w:r>
    </w:p>
    <w:p w:rsidR="00D418FE" w:rsidRPr="003E491B" w:rsidRDefault="00D418FE" w:rsidP="00336C4E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Декоративное оформление культурно-бытовой среды, несложный ремонт одежды (заплатки). </w:t>
      </w:r>
    </w:p>
    <w:p w:rsidR="00D418FE" w:rsidRPr="003E491B" w:rsidRDefault="00D418FE" w:rsidP="00336C4E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D418FE" w:rsidRPr="00B4577D" w:rsidRDefault="00D418FE" w:rsidP="00336C4E">
      <w:pPr>
        <w:autoSpaceDE w:val="0"/>
        <w:autoSpaceDN w:val="0"/>
        <w:adjustRightInd w:val="0"/>
        <w:rPr>
          <w:rFonts w:ascii="Times New Roman" w:hAnsi="Times New Roman"/>
          <w:b/>
          <w:bCs/>
          <w:sz w:val="32"/>
          <w:szCs w:val="32"/>
          <w:lang w:val="ru-RU"/>
        </w:rPr>
      </w:pPr>
      <w:r w:rsidRPr="00B4577D">
        <w:rPr>
          <w:rFonts w:ascii="Times New Roman" w:hAnsi="Times New Roman"/>
          <w:b/>
          <w:bCs/>
          <w:sz w:val="32"/>
          <w:szCs w:val="32"/>
          <w:lang w:val="ru-RU"/>
        </w:rPr>
        <w:t xml:space="preserve">Технология ручной обработки материалов. </w:t>
      </w:r>
      <w:r>
        <w:rPr>
          <w:rFonts w:ascii="Times New Roman" w:hAnsi="Times New Roman"/>
          <w:b/>
          <w:bCs/>
          <w:sz w:val="32"/>
          <w:szCs w:val="32"/>
          <w:lang w:val="ru-RU"/>
        </w:rPr>
        <w:t>Элементы графической грамоты (22</w:t>
      </w:r>
      <w:r w:rsidRPr="00B4577D">
        <w:rPr>
          <w:rFonts w:ascii="Times New Roman" w:hAnsi="Times New Roman"/>
          <w:b/>
          <w:bCs/>
          <w:sz w:val="32"/>
          <w:szCs w:val="32"/>
          <w:lang w:val="ru-RU"/>
        </w:rPr>
        <w:t xml:space="preserve"> ч)</w:t>
      </w:r>
    </w:p>
    <w:p w:rsidR="00D418FE" w:rsidRPr="003E491B" w:rsidRDefault="00D418FE" w:rsidP="00336C4E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D418FE" w:rsidRPr="003E491B" w:rsidRDefault="00D418FE" w:rsidP="00336C4E">
      <w:pPr>
        <w:autoSpaceDE w:val="0"/>
        <w:autoSpaceDN w:val="0"/>
        <w:adjustRightInd w:val="0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 w:rsidRPr="003E491B">
        <w:rPr>
          <w:rFonts w:ascii="Times New Roman" w:hAnsi="Times New Roman"/>
          <w:b/>
          <w:bCs/>
          <w:iCs/>
          <w:sz w:val="28"/>
          <w:szCs w:val="28"/>
          <w:lang w:val="ru-RU"/>
        </w:rPr>
        <w:t>Искусственные материалы</w:t>
      </w:r>
    </w:p>
    <w:p w:rsidR="00D418FE" w:rsidRPr="003E491B" w:rsidRDefault="00D418FE" w:rsidP="00336C4E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</w:p>
    <w:p w:rsidR="00D418FE" w:rsidRPr="003E491B" w:rsidRDefault="00D418FE" w:rsidP="00336C4E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Бумага и картон (10</w:t>
      </w:r>
      <w:r w:rsidRPr="003E491B">
        <w:rPr>
          <w:rFonts w:ascii="Times New Roman" w:hAnsi="Times New Roman"/>
          <w:b/>
          <w:bCs/>
          <w:sz w:val="28"/>
          <w:szCs w:val="28"/>
          <w:lang w:val="ru-RU"/>
        </w:rPr>
        <w:t xml:space="preserve"> ч)</w:t>
      </w:r>
    </w:p>
    <w:p w:rsidR="00D418FE" w:rsidRDefault="00D418FE" w:rsidP="00336C4E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Виды бумаги,  используемые  на уроках: цветная для аппликаций</w:t>
      </w:r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 для принтера, ко</w:t>
      </w:r>
      <w:r>
        <w:rPr>
          <w:rFonts w:ascii="Times New Roman" w:hAnsi="Times New Roman"/>
          <w:sz w:val="28"/>
          <w:szCs w:val="28"/>
          <w:lang w:val="ru-RU"/>
        </w:rPr>
        <w:t>пирка, крепированная, калька, ватман.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  Свойства бумаги</w:t>
      </w:r>
      <w:r>
        <w:rPr>
          <w:rFonts w:ascii="Times New Roman" w:hAnsi="Times New Roman"/>
          <w:sz w:val="28"/>
          <w:szCs w:val="28"/>
          <w:lang w:val="ru-RU"/>
        </w:rPr>
        <w:t xml:space="preserve">: цвет, </w:t>
      </w:r>
      <w:r w:rsidRPr="003E491B"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/>
        </w:rPr>
        <w:t>розрачность, толщина, фактура поверхности, прочность.</w:t>
      </w:r>
    </w:p>
    <w:p w:rsidR="00D418FE" w:rsidRDefault="00D418FE" w:rsidP="00336C4E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Виды картона, используемые на уроках: цветной, гофрированный. </w:t>
      </w:r>
    </w:p>
    <w:p w:rsidR="00D418FE" w:rsidRDefault="00D418FE" w:rsidP="00336C4E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Выбор бумаги и картона для изделий по их декоративно-художественным и конструктивным свойствам в соответствии с поставленной задачей. 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Экономное расходование бумаги </w:t>
      </w:r>
      <w:r>
        <w:rPr>
          <w:rFonts w:ascii="Times New Roman" w:hAnsi="Times New Roman"/>
          <w:sz w:val="28"/>
          <w:szCs w:val="28"/>
          <w:lang w:val="ru-RU"/>
        </w:rPr>
        <w:t xml:space="preserve">и картона </w:t>
      </w:r>
      <w:r w:rsidRPr="003E491B">
        <w:rPr>
          <w:rFonts w:ascii="Times New Roman" w:hAnsi="Times New Roman"/>
          <w:sz w:val="28"/>
          <w:szCs w:val="28"/>
          <w:lang w:val="ru-RU"/>
        </w:rPr>
        <w:t>при разметке</w:t>
      </w:r>
      <w:r>
        <w:rPr>
          <w:rFonts w:ascii="Times New Roman" w:hAnsi="Times New Roman"/>
          <w:sz w:val="28"/>
          <w:szCs w:val="28"/>
          <w:lang w:val="ru-RU"/>
        </w:rPr>
        <w:t xml:space="preserve"> на глаз, через копирку, на просвет, по шаблону, по линейке и по угольнику. 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418FE" w:rsidRPr="00F318DA" w:rsidRDefault="00D418FE" w:rsidP="00336C4E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 xml:space="preserve">Использование измерений для решения практических задач: виды условных графических изображений – </w:t>
      </w:r>
      <w:r>
        <w:rPr>
          <w:rFonts w:ascii="Times New Roman" w:hAnsi="Times New Roman"/>
          <w:sz w:val="28"/>
          <w:szCs w:val="28"/>
          <w:lang w:val="ru-RU"/>
        </w:rPr>
        <w:t xml:space="preserve">простейший чертёж, эскиз, развёртка, схема (их узнавание). Назначение линий чертежа (контурная, размерная, линии надреза,  сгиба, размерная, осевая, центровая). Чтение условных графических изображений. Разметка деталей с опорой на простейший чертёж, эскиз. </w:t>
      </w:r>
      <w:r w:rsidRPr="00F318DA">
        <w:rPr>
          <w:rFonts w:ascii="Times New Roman" w:hAnsi="Times New Roman"/>
          <w:sz w:val="28"/>
          <w:szCs w:val="28"/>
          <w:lang w:val="ru-RU"/>
        </w:rPr>
        <w:t>Изготовление изделий по рисунку</w:t>
      </w:r>
      <w:r>
        <w:rPr>
          <w:rFonts w:ascii="Times New Roman" w:hAnsi="Times New Roman"/>
          <w:sz w:val="28"/>
          <w:szCs w:val="28"/>
          <w:lang w:val="ru-RU"/>
        </w:rPr>
        <w:t>, простейшему чертежу, эскизу, схеме.</w:t>
      </w:r>
    </w:p>
    <w:p w:rsidR="00D418FE" w:rsidRPr="003E491B" w:rsidRDefault="00D418FE" w:rsidP="00336C4E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Инструменты и приспособления для обработки бумаги</w:t>
      </w:r>
      <w:r>
        <w:rPr>
          <w:rFonts w:ascii="Times New Roman" w:hAnsi="Times New Roman"/>
          <w:sz w:val="28"/>
          <w:szCs w:val="28"/>
          <w:lang w:val="ru-RU"/>
        </w:rPr>
        <w:t xml:space="preserve"> и картона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: карандаш простой, ножницы, </w:t>
      </w:r>
      <w:r>
        <w:rPr>
          <w:rFonts w:ascii="Times New Roman" w:hAnsi="Times New Roman"/>
          <w:sz w:val="28"/>
          <w:szCs w:val="28"/>
          <w:lang w:val="ru-RU"/>
        </w:rPr>
        <w:t xml:space="preserve">канцелярский нож, шило, линейка, угольник, линейка с бортиком (для работы с ножом), </w:t>
      </w:r>
      <w:r w:rsidRPr="003E491B">
        <w:rPr>
          <w:rFonts w:ascii="Times New Roman" w:hAnsi="Times New Roman"/>
          <w:sz w:val="28"/>
          <w:szCs w:val="28"/>
          <w:lang w:val="ru-RU"/>
        </w:rPr>
        <w:t>кисточка для клея, шаблон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3E491B">
        <w:rPr>
          <w:rFonts w:ascii="Times New Roman" w:hAnsi="Times New Roman"/>
          <w:sz w:val="28"/>
          <w:szCs w:val="28"/>
          <w:lang w:val="ru-RU"/>
        </w:rPr>
        <w:t>, подкладной лист</w:t>
      </w:r>
      <w:r>
        <w:rPr>
          <w:rFonts w:ascii="Times New Roman" w:hAnsi="Times New Roman"/>
          <w:sz w:val="28"/>
          <w:szCs w:val="28"/>
          <w:lang w:val="ru-RU"/>
        </w:rPr>
        <w:t>, дощечка для выполнения работ с канцелярским ножом и шилом</w:t>
      </w:r>
      <w:r w:rsidRPr="003E491B">
        <w:rPr>
          <w:rFonts w:ascii="Times New Roman" w:hAnsi="Times New Roman"/>
          <w:sz w:val="28"/>
          <w:szCs w:val="28"/>
          <w:lang w:val="ru-RU"/>
        </w:rPr>
        <w:t>. Приёмы рационального и безопасного использования ножниц</w:t>
      </w:r>
      <w:r>
        <w:rPr>
          <w:rFonts w:ascii="Times New Roman" w:hAnsi="Times New Roman"/>
          <w:sz w:val="28"/>
          <w:szCs w:val="28"/>
          <w:lang w:val="ru-RU"/>
        </w:rPr>
        <w:t>, канцелярского ножа, шила</w:t>
      </w:r>
      <w:r w:rsidRPr="003E491B">
        <w:rPr>
          <w:rFonts w:ascii="Times New Roman" w:hAnsi="Times New Roman"/>
          <w:sz w:val="28"/>
          <w:szCs w:val="28"/>
          <w:lang w:val="ru-RU"/>
        </w:rPr>
        <w:t>.</w:t>
      </w:r>
    </w:p>
    <w:p w:rsidR="00D418FE" w:rsidRPr="003E491B" w:rsidRDefault="00D418FE" w:rsidP="00336C4E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Основные технологические операции ручной обработки бумаги</w:t>
      </w:r>
      <w:r>
        <w:rPr>
          <w:rFonts w:ascii="Times New Roman" w:hAnsi="Times New Roman"/>
          <w:sz w:val="28"/>
          <w:szCs w:val="28"/>
          <w:lang w:val="ru-RU"/>
        </w:rPr>
        <w:t xml:space="preserve"> и картона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sz w:val="28"/>
          <w:szCs w:val="28"/>
          <w:lang w:val="ru-RU"/>
        </w:rPr>
        <w:t xml:space="preserve">разметка, резание ножницами, надрезание канцелярским ножом, прокалывание шилом,  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гофрирование, </w:t>
      </w:r>
      <w:r>
        <w:rPr>
          <w:rFonts w:ascii="Times New Roman" w:hAnsi="Times New Roman"/>
          <w:sz w:val="28"/>
          <w:szCs w:val="28"/>
          <w:lang w:val="ru-RU"/>
        </w:rPr>
        <w:t>сгибание, скручивание, сборка и скрепление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 деталей (клеевое</w:t>
      </w:r>
      <w:r>
        <w:rPr>
          <w:rFonts w:ascii="Times New Roman" w:hAnsi="Times New Roman"/>
          <w:sz w:val="28"/>
          <w:szCs w:val="28"/>
          <w:lang w:val="ru-RU"/>
        </w:rPr>
        <w:t>, ниточное, скотчем, скобами, гвоздём, проволокой, «в надрез»</w:t>
      </w:r>
      <w:r w:rsidRPr="003E491B">
        <w:rPr>
          <w:rFonts w:ascii="Times New Roman" w:hAnsi="Times New Roman"/>
          <w:sz w:val="28"/>
          <w:szCs w:val="28"/>
          <w:lang w:val="ru-RU"/>
        </w:rPr>
        <w:t xml:space="preserve">), </w:t>
      </w:r>
      <w:r>
        <w:rPr>
          <w:rFonts w:ascii="Times New Roman" w:hAnsi="Times New Roman"/>
          <w:sz w:val="28"/>
          <w:szCs w:val="28"/>
          <w:lang w:val="ru-RU"/>
        </w:rPr>
        <w:t xml:space="preserve">переплетение (соединение в щелевой замок), </w:t>
      </w:r>
      <w:r w:rsidRPr="003E491B">
        <w:rPr>
          <w:rFonts w:ascii="Times New Roman" w:hAnsi="Times New Roman"/>
          <w:sz w:val="28"/>
          <w:szCs w:val="28"/>
          <w:lang w:val="ru-RU"/>
        </w:rPr>
        <w:t>отделка аппликацией, сушка.</w:t>
      </w:r>
    </w:p>
    <w:p w:rsidR="00D418FE" w:rsidRDefault="00D418FE" w:rsidP="00336C4E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3E491B">
        <w:rPr>
          <w:rFonts w:ascii="Times New Roman" w:hAnsi="Times New Roman"/>
          <w:sz w:val="28"/>
          <w:szCs w:val="28"/>
          <w:lang w:val="ru-RU"/>
        </w:rPr>
        <w:t>Практические работы: изгот</w:t>
      </w:r>
      <w:r>
        <w:rPr>
          <w:rFonts w:ascii="Times New Roman" w:hAnsi="Times New Roman"/>
          <w:sz w:val="28"/>
          <w:szCs w:val="28"/>
          <w:lang w:val="ru-RU"/>
        </w:rPr>
        <w:t xml:space="preserve">овление  новогодних подвесок, масок, открыток, декоративных композиций, головоломок, игрушек, аппликаций. </w:t>
      </w:r>
    </w:p>
    <w:p w:rsidR="00D418FE" w:rsidRPr="003E491B" w:rsidRDefault="00D418FE" w:rsidP="00336C4E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D418FE" w:rsidRPr="003E491B" w:rsidRDefault="00D418FE" w:rsidP="00336C4E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Текстильные материалы (5</w:t>
      </w:r>
      <w:r w:rsidRPr="003E491B">
        <w:rPr>
          <w:rFonts w:ascii="Times New Roman" w:hAnsi="Times New Roman"/>
          <w:b/>
          <w:bCs/>
          <w:sz w:val="28"/>
          <w:szCs w:val="28"/>
          <w:lang w:val="ru-RU"/>
        </w:rPr>
        <w:t xml:space="preserve"> ч)</w:t>
      </w:r>
    </w:p>
    <w:p w:rsidR="00D418FE" w:rsidRDefault="00D418FE" w:rsidP="00336C4E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Виды тканей, используемые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 xml:space="preserve"> на уроках: ткани растительного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и животного 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>п</w:t>
      </w:r>
      <w:r>
        <w:rPr>
          <w:rFonts w:ascii="Times New Roman" w:hAnsi="Times New Roman"/>
          <w:bCs/>
          <w:sz w:val="28"/>
          <w:szCs w:val="28"/>
          <w:lang w:val="ru-RU"/>
        </w:rPr>
        <w:t>роисхождения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Сопоставление тканей по переплетению нитей. Экономное расходование ткани при раскрое.</w:t>
      </w:r>
    </w:p>
    <w:p w:rsidR="00D418FE" w:rsidRDefault="00D418FE" w:rsidP="00336C4E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Нитки,  используемые на уроках: мулине, для вязания. </w:t>
      </w:r>
    </w:p>
    <w:p w:rsidR="00D418FE" w:rsidRPr="003E491B" w:rsidRDefault="00D418FE" w:rsidP="00336C4E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Инструменты и приспособления для обработки текстильных материалов: иглы швейные и для вышивания, булавки с колечком, но</w:t>
      </w:r>
      <w:r>
        <w:rPr>
          <w:rFonts w:ascii="Times New Roman" w:hAnsi="Times New Roman"/>
          <w:bCs/>
          <w:sz w:val="28"/>
          <w:szCs w:val="28"/>
          <w:lang w:val="ru-RU"/>
        </w:rPr>
        <w:t>жницы, портновский мел, выкройки, картонные кольца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>. Приёмы рационального и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безопасного использования игл, 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 xml:space="preserve"> булавок</w:t>
      </w:r>
      <w:r>
        <w:rPr>
          <w:rFonts w:ascii="Times New Roman" w:hAnsi="Times New Roman"/>
          <w:bCs/>
          <w:sz w:val="28"/>
          <w:szCs w:val="28"/>
          <w:lang w:val="ru-RU"/>
        </w:rPr>
        <w:t>, шила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D418FE" w:rsidRDefault="00D418FE" w:rsidP="00336C4E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>Основные технологические операции ручной обработки текстильных материалов: отмеривание нитки, закрепление конц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а нитки узелком и петелькой, продёргивание бахромы, разметка через копирку, 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>раскрой деталей по выкройке, ре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зание ножницами, наклеивание ткани и ниток на картонную основу,  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 xml:space="preserve">сшивание деталей из </w:t>
      </w:r>
      <w:r>
        <w:rPr>
          <w:rFonts w:ascii="Times New Roman" w:hAnsi="Times New Roman"/>
          <w:bCs/>
          <w:sz w:val="28"/>
          <w:szCs w:val="28"/>
          <w:lang w:val="ru-RU"/>
        </w:rPr>
        <w:t>ткани ручным  швом «строчка»</w:t>
      </w:r>
      <w:r w:rsidRPr="003E491B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обработка края ткани петельным швом, вышивание простым крестом, наматывание ниток на кольца, натяжение ниток.  </w:t>
      </w:r>
    </w:p>
    <w:p w:rsidR="00D418FE" w:rsidRPr="003E491B" w:rsidRDefault="00D418FE" w:rsidP="00336C4E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3E491B">
        <w:rPr>
          <w:rFonts w:ascii="Times New Roman" w:hAnsi="Times New Roman"/>
          <w:bCs/>
          <w:sz w:val="28"/>
          <w:szCs w:val="28"/>
          <w:lang w:val="ru-RU"/>
        </w:rPr>
        <w:t xml:space="preserve">Практические работы: изготовление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вышитых закладок, лент, мини-панно, футляров, нитяной графики. </w:t>
      </w:r>
    </w:p>
    <w:p w:rsidR="00D418FE" w:rsidRDefault="00D418FE" w:rsidP="00336C4E">
      <w:pPr>
        <w:rPr>
          <w:rFonts w:ascii="Times New Roman" w:hAnsi="Times New Roman"/>
          <w:sz w:val="28"/>
          <w:szCs w:val="28"/>
          <w:lang w:val="ru-RU"/>
        </w:rPr>
      </w:pPr>
    </w:p>
    <w:p w:rsidR="00D418FE" w:rsidRDefault="00D418FE" w:rsidP="00336C4E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418FE" w:rsidRPr="00944C37" w:rsidRDefault="00D418FE" w:rsidP="00336C4E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Металлы (2</w:t>
      </w:r>
      <w:r w:rsidRPr="00944C37">
        <w:rPr>
          <w:rFonts w:ascii="Times New Roman" w:hAnsi="Times New Roman"/>
          <w:b/>
          <w:sz w:val="28"/>
          <w:szCs w:val="28"/>
          <w:lang w:val="ru-RU"/>
        </w:rPr>
        <w:t xml:space="preserve"> ч)</w:t>
      </w:r>
    </w:p>
    <w:p w:rsidR="00D418FE" w:rsidRDefault="00D418FE" w:rsidP="00336C4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Практическое применение металлов в жизни. Виды проволоки. Выбор проволоки с учётом её свойств: упругость, гибкость, толщина. Экономное расходование материалов при разметке.</w:t>
      </w:r>
    </w:p>
    <w:p w:rsidR="00D418FE" w:rsidRDefault="00D418FE" w:rsidP="00336C4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Инструменты и приспособления для обработки металлов: ножницы, кисточка с тонкой ручкой, подкладная дощечка.</w:t>
      </w:r>
    </w:p>
    <w:p w:rsidR="00D418FE" w:rsidRDefault="00D418FE" w:rsidP="00336C4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Основные технологические операции ручной обработки металлов: разметка на глаз, по шаблону, резание ножницами, сгибание, скручивание, тиснение.</w:t>
      </w:r>
    </w:p>
    <w:p w:rsidR="00D418FE" w:rsidRDefault="00D418FE" w:rsidP="00336C4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Практические работы: изготовление каркасных моделей человечков, брошек.</w:t>
      </w:r>
    </w:p>
    <w:p w:rsidR="00D418FE" w:rsidRDefault="00D418FE" w:rsidP="00336C4E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944C37" w:rsidRDefault="00D418FE" w:rsidP="00336C4E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Утилизированные материалы (5</w:t>
      </w:r>
      <w:r w:rsidRPr="00944C37">
        <w:rPr>
          <w:rFonts w:ascii="Times New Roman" w:hAnsi="Times New Roman"/>
          <w:b/>
          <w:sz w:val="28"/>
          <w:szCs w:val="28"/>
          <w:lang w:val="ru-RU"/>
        </w:rPr>
        <w:t xml:space="preserve"> ч)</w:t>
      </w:r>
    </w:p>
    <w:p w:rsidR="00D418FE" w:rsidRDefault="00D418FE" w:rsidP="00336C4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Практическое применение утилизированных материалов  в жизни. Виды материалов, используемые на уроках: пластиковые ёмкости, упаковочная тара из пенопласта. Выбор материалов по их конструктивным свойствам. </w:t>
      </w:r>
    </w:p>
    <w:p w:rsidR="00D418FE" w:rsidRDefault="00D418FE" w:rsidP="00336C4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Инструменты и приспособления для обработки утилизированных материалов: ножницы, нож канцелярский, шило, кисть для клея, фломастер, дощечка для выполнения работ с ножом и шилом. Приёмы рационального и безопасного использования ножниц, канцелярского ножа и шила.</w:t>
      </w:r>
    </w:p>
    <w:p w:rsidR="00D418FE" w:rsidRDefault="00D418FE" w:rsidP="00336C4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Основные технологические операции ручной обработки утилизированных материалов: прокалывание шилом, сборка и скрепление деталей (клеевое, ниточное), тиснение, шлифование наждачной бумагой, отделка шпагатом, окрашивание. </w:t>
      </w:r>
    </w:p>
    <w:p w:rsidR="00D418FE" w:rsidRDefault="00D418FE" w:rsidP="00336C4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Практические работы: изготовление вазы для осеннего букета, подставок, новогодних подвесок, игрушек-сувениров.</w:t>
      </w:r>
    </w:p>
    <w:p w:rsidR="00D418FE" w:rsidRDefault="00D418FE" w:rsidP="00336C4E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B4577D" w:rsidRDefault="00D418FE" w:rsidP="00336C4E">
      <w:pPr>
        <w:rPr>
          <w:rFonts w:ascii="Times New Roman" w:hAnsi="Times New Roman"/>
          <w:b/>
          <w:sz w:val="32"/>
          <w:szCs w:val="32"/>
          <w:lang w:val="ru-RU"/>
        </w:rPr>
      </w:pPr>
      <w:r w:rsidRPr="00B4577D">
        <w:rPr>
          <w:rFonts w:ascii="Times New Roman" w:hAnsi="Times New Roman"/>
          <w:b/>
          <w:sz w:val="32"/>
          <w:szCs w:val="32"/>
          <w:lang w:val="ru-RU"/>
        </w:rPr>
        <w:t>Ко</w:t>
      </w:r>
      <w:r>
        <w:rPr>
          <w:rFonts w:ascii="Times New Roman" w:hAnsi="Times New Roman"/>
          <w:b/>
          <w:sz w:val="32"/>
          <w:szCs w:val="32"/>
          <w:lang w:val="ru-RU"/>
        </w:rPr>
        <w:t>нструирование и моделирование (2</w:t>
      </w:r>
      <w:r w:rsidRPr="00B4577D">
        <w:rPr>
          <w:rFonts w:ascii="Times New Roman" w:hAnsi="Times New Roman"/>
          <w:b/>
          <w:sz w:val="32"/>
          <w:szCs w:val="32"/>
          <w:lang w:val="ru-RU"/>
        </w:rPr>
        <w:t xml:space="preserve"> ч)</w:t>
      </w:r>
    </w:p>
    <w:p w:rsidR="00D418FE" w:rsidRDefault="00D418FE" w:rsidP="00336C4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Конструирование и моделирование несложных технических объектов по заданным (функциональным) условиям.</w:t>
      </w:r>
    </w:p>
    <w:p w:rsidR="00D418FE" w:rsidRDefault="00D418FE" w:rsidP="00336C4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Практические работы: изготовление осадкомера. </w:t>
      </w:r>
    </w:p>
    <w:p w:rsidR="00D418FE" w:rsidRDefault="00D418FE" w:rsidP="00336C4E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944C37" w:rsidRDefault="00D418FE" w:rsidP="00336C4E">
      <w:pPr>
        <w:rPr>
          <w:rFonts w:ascii="Times New Roman" w:hAnsi="Times New Roman"/>
          <w:b/>
          <w:sz w:val="32"/>
          <w:szCs w:val="32"/>
          <w:lang w:val="ru-RU"/>
        </w:rPr>
      </w:pPr>
      <w:r w:rsidRPr="00944C37">
        <w:rPr>
          <w:rFonts w:ascii="Times New Roman" w:hAnsi="Times New Roman"/>
          <w:b/>
          <w:sz w:val="32"/>
          <w:szCs w:val="32"/>
          <w:lang w:val="ru-RU"/>
        </w:rPr>
        <w:t>Практика работы на компьютере (10 ч)</w:t>
      </w:r>
    </w:p>
    <w:p w:rsidR="00D418FE" w:rsidRDefault="00D418FE" w:rsidP="00336C4E">
      <w:pPr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D418FE" w:rsidRPr="00ED7813" w:rsidRDefault="00D418FE" w:rsidP="00336C4E">
      <w:pPr>
        <w:rPr>
          <w:rFonts w:ascii="Times New Roman" w:hAnsi="Times New Roman"/>
          <w:sz w:val="28"/>
          <w:szCs w:val="28"/>
          <w:u w:val="single"/>
          <w:lang w:val="ru-RU"/>
        </w:rPr>
      </w:pPr>
      <w:r w:rsidRPr="00ED7813">
        <w:rPr>
          <w:rFonts w:ascii="Times New Roman" w:hAnsi="Times New Roman"/>
          <w:sz w:val="28"/>
          <w:szCs w:val="28"/>
          <w:u w:val="single"/>
          <w:lang w:val="ru-RU"/>
        </w:rPr>
        <w:t>Компьютер</w:t>
      </w:r>
      <w:r>
        <w:rPr>
          <w:rFonts w:ascii="Times New Roman" w:hAnsi="Times New Roman"/>
          <w:sz w:val="28"/>
          <w:szCs w:val="28"/>
          <w:u w:val="single"/>
          <w:lang w:val="ru-RU"/>
        </w:rPr>
        <w:t>.</w:t>
      </w:r>
      <w:r w:rsidRPr="00ED7813">
        <w:rPr>
          <w:rFonts w:ascii="Times New Roman" w:hAnsi="Times New Roman"/>
          <w:sz w:val="28"/>
          <w:szCs w:val="28"/>
          <w:u w:val="single"/>
          <w:lang w:val="ru-RU"/>
        </w:rPr>
        <w:t xml:space="preserve"> Основы работы за компьютером </w:t>
      </w:r>
      <w:r>
        <w:rPr>
          <w:rFonts w:ascii="Times New Roman" w:hAnsi="Times New Roman"/>
          <w:sz w:val="28"/>
          <w:szCs w:val="28"/>
          <w:u w:val="single"/>
          <w:lang w:val="ru-RU"/>
        </w:rPr>
        <w:t>(4</w:t>
      </w:r>
      <w:r w:rsidRPr="00ED7813">
        <w:rPr>
          <w:rFonts w:ascii="Times New Roman" w:hAnsi="Times New Roman"/>
          <w:sz w:val="28"/>
          <w:szCs w:val="28"/>
          <w:u w:val="single"/>
          <w:lang w:val="ru-RU"/>
        </w:rPr>
        <w:t xml:space="preserve"> ч)</w:t>
      </w:r>
    </w:p>
    <w:p w:rsidR="00D418FE" w:rsidRDefault="00D418FE" w:rsidP="00707B85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Повторение. Организация рабочего места. Подключение к  компьютеру дополнительных устройств для работы с текстом (принтер, сканер).  </w:t>
      </w:r>
    </w:p>
    <w:p w:rsidR="00D418FE" w:rsidRDefault="00D418FE" w:rsidP="00336C4E">
      <w:pPr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D418FE" w:rsidRPr="00336C4E" w:rsidRDefault="00D418FE" w:rsidP="00336C4E">
      <w:pPr>
        <w:rPr>
          <w:rFonts w:ascii="Times New Roman" w:hAnsi="Times New Roman"/>
          <w:sz w:val="28"/>
          <w:szCs w:val="28"/>
          <w:u w:val="single"/>
          <w:lang w:val="ru-RU"/>
        </w:rPr>
      </w:pPr>
      <w:r w:rsidRPr="00336C4E">
        <w:rPr>
          <w:rFonts w:ascii="Times New Roman" w:hAnsi="Times New Roman"/>
          <w:sz w:val="28"/>
          <w:szCs w:val="28"/>
          <w:u w:val="single"/>
          <w:lang w:val="ru-RU"/>
        </w:rPr>
        <w:t xml:space="preserve">Технология работы с </w:t>
      </w:r>
      <w:r>
        <w:rPr>
          <w:rFonts w:ascii="Times New Roman" w:hAnsi="Times New Roman"/>
          <w:sz w:val="28"/>
          <w:szCs w:val="28"/>
          <w:u w:val="single"/>
          <w:lang w:val="ru-RU"/>
        </w:rPr>
        <w:t>инструментальными программами (6</w:t>
      </w:r>
      <w:r w:rsidRPr="00336C4E">
        <w:rPr>
          <w:rFonts w:ascii="Times New Roman" w:hAnsi="Times New Roman"/>
          <w:sz w:val="28"/>
          <w:szCs w:val="28"/>
          <w:u w:val="single"/>
          <w:lang w:val="ru-RU"/>
        </w:rPr>
        <w:t xml:space="preserve"> ч)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Инструментальные программы для работы с текстом (текстовые редакторы).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Организация работы на компьютере с соблюдением санитарно-гигиенических норм. Освоение клавиатуры компьютера. Клавиатурный тренажёр. Работа с клавиатурным тренажёром.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Знакомство с правилами клавиатурного письма (ввод букв и цифр , заглавной буквы , точки ,запятой, интервала между словами, переход на новую строку, отступ, удаление символов). Ввод в компьютер простого текста с клавиатуры.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Оформление текста. Рисунок в тексте. Использование текстового редактора для творческой работы учащихся.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Приёмы работы с документом. Сохранение документа на жёстком диске. Открытие документа. Вывод документа на печать. Демонстрация возможности ввода текста документа со сканера.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Первоначальное представление о поиске информации на основе использования программных средств для поиска информации (по ключевому слову, каталогам). Работа с простейшими аналогами электронных справочников.</w:t>
      </w:r>
    </w:p>
    <w:p w:rsidR="00D418FE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896453" w:rsidRDefault="00D418FE" w:rsidP="00896453">
      <w:pPr>
        <w:rPr>
          <w:rFonts w:ascii="Times New Roman" w:hAnsi="Times New Roman"/>
          <w:b/>
          <w:sz w:val="28"/>
          <w:szCs w:val="28"/>
          <w:lang w:val="ru-RU"/>
        </w:rPr>
      </w:pPr>
      <w:r w:rsidRPr="00896453">
        <w:rPr>
          <w:rFonts w:ascii="Times New Roman" w:hAnsi="Times New Roman"/>
          <w:b/>
          <w:sz w:val="28"/>
          <w:szCs w:val="28"/>
          <w:lang w:val="ru-RU"/>
        </w:rPr>
        <w:t>Тематическое распределение часов по предмету «Технология»</w:t>
      </w:r>
    </w:p>
    <w:p w:rsidR="00D418FE" w:rsidRPr="00896453" w:rsidRDefault="00D418FE" w:rsidP="00896453">
      <w:pPr>
        <w:rPr>
          <w:rFonts w:ascii="Times New Roman" w:hAnsi="Times New Roman"/>
          <w:b/>
          <w:sz w:val="28"/>
          <w:szCs w:val="28"/>
          <w:lang w:val="ru-RU"/>
        </w:rPr>
      </w:pPr>
      <w:r w:rsidRPr="00896453">
        <w:rPr>
          <w:rFonts w:ascii="Times New Roman" w:hAnsi="Times New Roman"/>
          <w:b/>
          <w:sz w:val="28"/>
          <w:szCs w:val="28"/>
          <w:lang w:val="ru-RU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>4</w:t>
      </w:r>
      <w:r w:rsidRPr="00896453">
        <w:rPr>
          <w:rFonts w:ascii="Times New Roman" w:hAnsi="Times New Roman"/>
          <w:b/>
          <w:sz w:val="28"/>
          <w:szCs w:val="28"/>
          <w:lang w:val="ru-RU"/>
        </w:rPr>
        <w:t xml:space="preserve"> класс: 1 час – в неделю;  34 часа в год</w:t>
      </w:r>
    </w:p>
    <w:p w:rsidR="00D418FE" w:rsidRDefault="00D418FE" w:rsidP="00896453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993"/>
        <w:gridCol w:w="2976"/>
        <w:gridCol w:w="851"/>
        <w:gridCol w:w="845"/>
        <w:gridCol w:w="714"/>
        <w:gridCol w:w="1843"/>
        <w:gridCol w:w="1241"/>
      </w:tblGrid>
      <w:tr w:rsidR="00D418FE" w:rsidTr="0074684B">
        <w:trPr>
          <w:trHeight w:val="413"/>
        </w:trPr>
        <w:tc>
          <w:tcPr>
            <w:tcW w:w="993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 xml:space="preserve">Раздел </w:t>
            </w:r>
          </w:p>
        </w:tc>
        <w:tc>
          <w:tcPr>
            <w:tcW w:w="993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Номер</w:t>
            </w:r>
          </w:p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урока</w:t>
            </w:r>
          </w:p>
        </w:tc>
        <w:tc>
          <w:tcPr>
            <w:tcW w:w="2976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Содержание (тема)</w:t>
            </w:r>
          </w:p>
        </w:tc>
        <w:tc>
          <w:tcPr>
            <w:tcW w:w="851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Кол-во</w:t>
            </w:r>
          </w:p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часов</w:t>
            </w:r>
          </w:p>
        </w:tc>
        <w:tc>
          <w:tcPr>
            <w:tcW w:w="1559" w:type="dxa"/>
            <w:gridSpan w:val="2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Дата проведения</w:t>
            </w:r>
          </w:p>
        </w:tc>
        <w:tc>
          <w:tcPr>
            <w:tcW w:w="1843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 xml:space="preserve">Оборудование </w:t>
            </w:r>
          </w:p>
        </w:tc>
        <w:tc>
          <w:tcPr>
            <w:tcW w:w="1241" w:type="dxa"/>
            <w:vMerge w:val="restart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74684B">
              <w:rPr>
                <w:rFonts w:ascii="Times New Roman" w:hAnsi="Times New Roman"/>
                <w:b/>
                <w:lang w:val="ru-RU"/>
              </w:rPr>
              <w:t>Учебные мат-лы</w:t>
            </w:r>
          </w:p>
        </w:tc>
      </w:tr>
      <w:tr w:rsidR="00D418FE" w:rsidTr="0074684B">
        <w:trPr>
          <w:trHeight w:val="412"/>
        </w:trPr>
        <w:tc>
          <w:tcPr>
            <w:tcW w:w="993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976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план</w:t>
            </w: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факт</w:t>
            </w:r>
          </w:p>
        </w:tc>
        <w:tc>
          <w:tcPr>
            <w:tcW w:w="1843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41" w:type="dxa"/>
            <w:vMerge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Игрушка-перевёртыш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15-16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Игрушки-гармошки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35-38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Бусы из бумаги в технике оригами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39-40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Новогодние фонарики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41-42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Маски из бумаги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48-49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Игрушки из бумаги. Собачка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52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Игрушка-лошадка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53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Игрушка-котёнок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54-55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Декоративное панно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59-61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Поздравительная открытка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64-65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Футляр из ткани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50-51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Оформление изделий вышивкой простым крестом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56-58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Кукла Анишит-Йокоп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27-29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Кукла Летучая мышь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30-32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Нитяная графика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62-63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2.5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Брошь из фольги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21-22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2.5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Каркасные модели из проволоки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25-26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2.6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Ваза для осеннего букета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6-7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2.6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Изготовление осадкомера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11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2.6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Подставки из пластиковых ёмкостей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12-13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2.6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Подвески из пенопласта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43-47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2.6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Подвески из пенопласта (завершение работы)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43-47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Проект коллективного создания макета села Мирного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71-74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Проект коллективного создания фрагмента «Бородинское сражение»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75-76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Электронный текст. Технические устройства для работы с текстом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84-85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Компьютерные программы для работы с текстом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86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Ввод текста с клавиатуры. Текстовый редактор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87-89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Редактирование и форматирование текста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91-92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Сохранение электронного текста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93-95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Иллюстрирование текста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96-97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Работа с текстовым редактором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98-100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Контрольные вопросы и задания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101-102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Электронные справочные издания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103-108</w:t>
            </w:r>
          </w:p>
        </w:tc>
      </w:tr>
      <w:tr w:rsidR="00D418FE" w:rsidTr="0074684B"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93" w:type="dxa"/>
          </w:tcPr>
          <w:p w:rsidR="00D418FE" w:rsidRPr="0074684B" w:rsidRDefault="00D418FE" w:rsidP="0074684B">
            <w:pPr>
              <w:jc w:val="center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2976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Работаем с электронной энциклопедией</w:t>
            </w:r>
          </w:p>
        </w:tc>
        <w:tc>
          <w:tcPr>
            <w:tcW w:w="851" w:type="dxa"/>
          </w:tcPr>
          <w:p w:rsidR="00D418FE" w:rsidRPr="0074684B" w:rsidRDefault="00D418FE" w:rsidP="0074684B">
            <w:pPr>
              <w:jc w:val="center"/>
              <w:rPr>
                <w:sz w:val="22"/>
                <w:szCs w:val="22"/>
              </w:rPr>
            </w:pPr>
            <w:r w:rsidRPr="0074684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45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14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41" w:type="dxa"/>
          </w:tcPr>
          <w:p w:rsidR="00D418FE" w:rsidRPr="0074684B" w:rsidRDefault="00D418FE" w:rsidP="0074684B">
            <w:pPr>
              <w:jc w:val="both"/>
              <w:rPr>
                <w:rFonts w:ascii="Times New Roman" w:hAnsi="Times New Roman"/>
                <w:lang w:val="ru-RU"/>
              </w:rPr>
            </w:pPr>
            <w:r w:rsidRPr="0074684B">
              <w:rPr>
                <w:rFonts w:ascii="Times New Roman" w:hAnsi="Times New Roman"/>
                <w:lang w:val="ru-RU"/>
              </w:rPr>
              <w:t>109-111</w:t>
            </w:r>
          </w:p>
        </w:tc>
      </w:tr>
    </w:tbl>
    <w:p w:rsidR="00D418FE" w:rsidRDefault="00D418FE" w:rsidP="00896453">
      <w:pPr>
        <w:rPr>
          <w:rFonts w:ascii="Times New Roman" w:hAnsi="Times New Roman"/>
          <w:sz w:val="28"/>
          <w:szCs w:val="28"/>
          <w:lang w:val="ru-RU"/>
        </w:rPr>
      </w:pPr>
    </w:p>
    <w:p w:rsidR="00D418FE" w:rsidRPr="003242F8" w:rsidRDefault="00D418FE" w:rsidP="003242F8">
      <w:pPr>
        <w:rPr>
          <w:rFonts w:ascii="Times New Roman" w:hAnsi="Times New Roman"/>
          <w:sz w:val="28"/>
          <w:szCs w:val="28"/>
          <w:lang w:val="ru-RU"/>
        </w:rPr>
      </w:pPr>
    </w:p>
    <w:sectPr w:rsidR="00D418FE" w:rsidRPr="003242F8" w:rsidSect="00955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3007327E"/>
    <w:multiLevelType w:val="hybridMultilevel"/>
    <w:tmpl w:val="7DD034D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DF16E9"/>
    <w:multiLevelType w:val="hybridMultilevel"/>
    <w:tmpl w:val="B5867B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3371AD"/>
    <w:multiLevelType w:val="hybridMultilevel"/>
    <w:tmpl w:val="6A46948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42F8"/>
    <w:rsid w:val="00002B73"/>
    <w:rsid w:val="00027908"/>
    <w:rsid w:val="0003149A"/>
    <w:rsid w:val="000624B8"/>
    <w:rsid w:val="0009253C"/>
    <w:rsid w:val="00093C61"/>
    <w:rsid w:val="000B5E33"/>
    <w:rsid w:val="000B5E97"/>
    <w:rsid w:val="000E0E60"/>
    <w:rsid w:val="00126157"/>
    <w:rsid w:val="00187D47"/>
    <w:rsid w:val="001978E8"/>
    <w:rsid w:val="00207620"/>
    <w:rsid w:val="00253A97"/>
    <w:rsid w:val="002A681D"/>
    <w:rsid w:val="002B26B3"/>
    <w:rsid w:val="002E1DD8"/>
    <w:rsid w:val="002E6C16"/>
    <w:rsid w:val="002F18D7"/>
    <w:rsid w:val="00300E66"/>
    <w:rsid w:val="003036E4"/>
    <w:rsid w:val="003214AF"/>
    <w:rsid w:val="003242F8"/>
    <w:rsid w:val="00336C4E"/>
    <w:rsid w:val="003627FF"/>
    <w:rsid w:val="003A392D"/>
    <w:rsid w:val="003B339D"/>
    <w:rsid w:val="003E491B"/>
    <w:rsid w:val="00401EBD"/>
    <w:rsid w:val="00415D19"/>
    <w:rsid w:val="00460468"/>
    <w:rsid w:val="00471E76"/>
    <w:rsid w:val="004B35F7"/>
    <w:rsid w:val="004D21AA"/>
    <w:rsid w:val="004E1092"/>
    <w:rsid w:val="004E5A01"/>
    <w:rsid w:val="00506BF0"/>
    <w:rsid w:val="005757A3"/>
    <w:rsid w:val="005946AF"/>
    <w:rsid w:val="005D2A5E"/>
    <w:rsid w:val="00642F0B"/>
    <w:rsid w:val="006B54F2"/>
    <w:rsid w:val="006E3122"/>
    <w:rsid w:val="006E5439"/>
    <w:rsid w:val="00707B85"/>
    <w:rsid w:val="00715812"/>
    <w:rsid w:val="007235A7"/>
    <w:rsid w:val="0074684B"/>
    <w:rsid w:val="00760686"/>
    <w:rsid w:val="00760F6B"/>
    <w:rsid w:val="00773721"/>
    <w:rsid w:val="00823713"/>
    <w:rsid w:val="00823771"/>
    <w:rsid w:val="00896453"/>
    <w:rsid w:val="008C62C6"/>
    <w:rsid w:val="00944C37"/>
    <w:rsid w:val="009532DE"/>
    <w:rsid w:val="00955A3D"/>
    <w:rsid w:val="00972530"/>
    <w:rsid w:val="00A033E3"/>
    <w:rsid w:val="00A429E4"/>
    <w:rsid w:val="00A479B3"/>
    <w:rsid w:val="00A66EF8"/>
    <w:rsid w:val="00A97535"/>
    <w:rsid w:val="00AF4B69"/>
    <w:rsid w:val="00B4577D"/>
    <w:rsid w:val="00B744F2"/>
    <w:rsid w:val="00B80261"/>
    <w:rsid w:val="00B90F38"/>
    <w:rsid w:val="00B9135B"/>
    <w:rsid w:val="00BA1685"/>
    <w:rsid w:val="00BD4DDB"/>
    <w:rsid w:val="00BD5CEB"/>
    <w:rsid w:val="00C04629"/>
    <w:rsid w:val="00C7118D"/>
    <w:rsid w:val="00C720B8"/>
    <w:rsid w:val="00CD2FAE"/>
    <w:rsid w:val="00D418FE"/>
    <w:rsid w:val="00DD481D"/>
    <w:rsid w:val="00DE3937"/>
    <w:rsid w:val="00E06C26"/>
    <w:rsid w:val="00E618F3"/>
    <w:rsid w:val="00E8019C"/>
    <w:rsid w:val="00EA35EB"/>
    <w:rsid w:val="00EB64CC"/>
    <w:rsid w:val="00ED7813"/>
    <w:rsid w:val="00F028FC"/>
    <w:rsid w:val="00F16F3B"/>
    <w:rsid w:val="00F318DA"/>
    <w:rsid w:val="00F71795"/>
    <w:rsid w:val="00FB44D6"/>
    <w:rsid w:val="00FF01CD"/>
    <w:rsid w:val="00FF5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2F8"/>
    <w:rPr>
      <w:rFonts w:eastAsia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242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3242F8"/>
    <w:rPr>
      <w:rFonts w:ascii="Cambria" w:hAnsi="Cambria" w:cs="Times New Roman"/>
      <w:b/>
      <w:bCs/>
      <w:sz w:val="26"/>
      <w:szCs w:val="26"/>
      <w:lang w:val="en-US"/>
    </w:rPr>
  </w:style>
  <w:style w:type="paragraph" w:styleId="ListParagraph">
    <w:name w:val="List Paragraph"/>
    <w:basedOn w:val="Normal"/>
    <w:uiPriority w:val="99"/>
    <w:qFormat/>
    <w:rsid w:val="003242F8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23771"/>
    <w:pPr>
      <w:spacing w:after="200"/>
      <w:ind w:left="720" w:firstLine="709"/>
      <w:jc w:val="both"/>
    </w:pPr>
    <w:rPr>
      <w:rFonts w:eastAsia="Calibri"/>
      <w:sz w:val="22"/>
      <w:szCs w:val="22"/>
      <w:lang w:val="ru-RU" w:eastAsia="ru-RU"/>
    </w:rPr>
  </w:style>
  <w:style w:type="paragraph" w:customStyle="1" w:styleId="3">
    <w:name w:val="Заголовок 3+"/>
    <w:basedOn w:val="Normal"/>
    <w:uiPriority w:val="99"/>
    <w:rsid w:val="006B54F2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ru-RU" w:eastAsia="ru-RU"/>
    </w:rPr>
  </w:style>
  <w:style w:type="paragraph" w:styleId="NormalWeb">
    <w:name w:val="Normal (Web)"/>
    <w:basedOn w:val="Normal"/>
    <w:uiPriority w:val="99"/>
    <w:rsid w:val="00972530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E618F3"/>
    <w:pPr>
      <w:jc w:val="center"/>
    </w:pPr>
    <w:rPr>
      <w:rFonts w:ascii="Times New Roman" w:hAnsi="Times New Roman"/>
      <w:b/>
      <w:bCs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618F3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89645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592</TotalTime>
  <Pages>46</Pages>
  <Words>12658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2013-09-16T12:49:00Z</cp:lastPrinted>
  <dcterms:created xsi:type="dcterms:W3CDTF">2011-06-13T09:29:00Z</dcterms:created>
  <dcterms:modified xsi:type="dcterms:W3CDTF">2013-09-16T12:52:00Z</dcterms:modified>
</cp:coreProperties>
</file>